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Mkatabulky"/>
        <w:tblW w:w="0" w:type="auto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7"/>
        <w:gridCol w:w="3419"/>
        <w:gridCol w:w="3006"/>
        <w:gridCol w:w="3059"/>
        <w:gridCol w:w="3617"/>
      </w:tblGrid>
      <w:tr w:rsidR="00CB7028" w:rsidRPr="00CB7028" w:rsidTr="00923005">
        <w:trPr>
          <w:tblHeader/>
          <w:jc w:val="center"/>
        </w:trPr>
        <w:tc>
          <w:tcPr>
            <w:tcW w:w="1117" w:type="dxa"/>
            <w:shd w:val="clear" w:color="auto" w:fill="DBE5F1" w:themeFill="accent1" w:themeFillTint="33"/>
          </w:tcPr>
          <w:p w:rsidR="00B80891" w:rsidRPr="00923005" w:rsidRDefault="00B80891" w:rsidP="00923005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923005">
              <w:rPr>
                <w:b/>
                <w:sz w:val="28"/>
                <w:szCs w:val="28"/>
              </w:rPr>
              <w:t>Vzorek</w:t>
            </w:r>
          </w:p>
        </w:tc>
        <w:tc>
          <w:tcPr>
            <w:tcW w:w="3419" w:type="dxa"/>
            <w:shd w:val="clear" w:color="auto" w:fill="DBE5F1" w:themeFill="accent1" w:themeFillTint="33"/>
            <w:tcMar>
              <w:left w:w="57" w:type="dxa"/>
              <w:right w:w="57" w:type="dxa"/>
            </w:tcMar>
          </w:tcPr>
          <w:p w:rsidR="00B80891" w:rsidRPr="00CB7028" w:rsidRDefault="008C38D8" w:rsidP="00923005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Konfokální a </w:t>
            </w:r>
            <w:r w:rsidR="00CB7028" w:rsidRPr="00CB7028">
              <w:rPr>
                <w:b/>
                <w:sz w:val="28"/>
                <w:szCs w:val="28"/>
              </w:rPr>
              <w:t>fluorescenční</w:t>
            </w:r>
            <w:r w:rsidR="00B80891" w:rsidRPr="00CB7028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mikroskopie</w:t>
            </w:r>
          </w:p>
        </w:tc>
        <w:tc>
          <w:tcPr>
            <w:tcW w:w="3006" w:type="dxa"/>
            <w:shd w:val="clear" w:color="auto" w:fill="DBE5F1" w:themeFill="accent1" w:themeFillTint="33"/>
          </w:tcPr>
          <w:p w:rsidR="00B80891" w:rsidRPr="00CB7028" w:rsidRDefault="00B80891" w:rsidP="00923005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CB7028">
              <w:rPr>
                <w:b/>
                <w:sz w:val="28"/>
                <w:szCs w:val="28"/>
              </w:rPr>
              <w:t>SEM</w:t>
            </w:r>
          </w:p>
        </w:tc>
        <w:tc>
          <w:tcPr>
            <w:tcW w:w="3059" w:type="dxa"/>
            <w:shd w:val="clear" w:color="auto" w:fill="DBE5F1" w:themeFill="accent1" w:themeFillTint="33"/>
          </w:tcPr>
          <w:p w:rsidR="00B80891" w:rsidRPr="00CB7028" w:rsidRDefault="00B80891" w:rsidP="00923005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CB7028">
              <w:rPr>
                <w:b/>
                <w:sz w:val="28"/>
                <w:szCs w:val="28"/>
              </w:rPr>
              <w:t>3D – mikro tomografie</w:t>
            </w:r>
          </w:p>
        </w:tc>
        <w:tc>
          <w:tcPr>
            <w:tcW w:w="3337" w:type="dxa"/>
            <w:shd w:val="clear" w:color="auto" w:fill="DBE5F1" w:themeFill="accent1" w:themeFillTint="33"/>
          </w:tcPr>
          <w:p w:rsidR="00B80891" w:rsidRPr="00CB7028" w:rsidRDefault="00B80891" w:rsidP="00923005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CB7028">
              <w:rPr>
                <w:b/>
                <w:sz w:val="28"/>
                <w:szCs w:val="28"/>
              </w:rPr>
              <w:t>Digitální mikroskopie</w:t>
            </w:r>
          </w:p>
        </w:tc>
      </w:tr>
      <w:tr w:rsidR="00CB7028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tabs>
                <w:tab w:val="left" w:pos="152"/>
              </w:tabs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CaCO</w:t>
            </w:r>
            <w:r w:rsidRPr="00923005">
              <w:rPr>
                <w:b/>
                <w:vertAlign w:val="subscript"/>
              </w:rPr>
              <w:t>3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7463CC2" wp14:editId="0C95D6E4">
                  <wp:extent cx="2052000" cy="1739740"/>
                  <wp:effectExtent l="0" t="0" r="5715" b="0"/>
                  <wp:docPr id="3" name="Obrázek 3" descr="C:\Users\vv\Desktop\SOČ\Obrázky SOC\2013_02_19_Ccelé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v\Desktop\SOČ\Obrázky SOC\2013_02_19_Ccelé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173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33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CB7028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  <w:vertAlign w:val="subscript"/>
              </w:rPr>
            </w:pPr>
            <w:r w:rsidRPr="00923005">
              <w:rPr>
                <w:b/>
              </w:rPr>
              <w:t>CaCO</w:t>
            </w:r>
            <w:r w:rsidRPr="00923005">
              <w:rPr>
                <w:b/>
                <w:vertAlign w:val="subscript"/>
              </w:rPr>
              <w:t>3</w:t>
            </w:r>
          </w:p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Acid Fuchsin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9BF1AE" wp14:editId="0E935E8E">
                  <wp:extent cx="2052000" cy="1918439"/>
                  <wp:effectExtent l="0" t="0" r="5715" b="5715"/>
                  <wp:docPr id="4" name="Obrázek 4" descr="C:\Users\vv\Desktop\SOČ\Obrázky SOC\2013_02_19_CFcelé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v\Desktop\SOČ\Obrázky SOC\2013_02_19_CFcelé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1918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33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trHeight w:val="2895"/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  <w:vertAlign w:val="subscript"/>
              </w:rPr>
            </w:pPr>
            <w:r w:rsidRPr="00923005">
              <w:rPr>
                <w:b/>
              </w:rPr>
              <w:lastRenderedPageBreak/>
              <w:t>CaCO</w:t>
            </w:r>
            <w:r w:rsidRPr="00923005">
              <w:rPr>
                <w:b/>
                <w:vertAlign w:val="subscript"/>
              </w:rPr>
              <w:t>3</w:t>
            </w:r>
          </w:p>
          <w:p w:rsidR="00B80891" w:rsidRPr="00923005" w:rsidRDefault="00CB7028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AO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BA4CB2" wp14:editId="1C1D0ECD">
                  <wp:extent cx="2052000" cy="1739740"/>
                  <wp:effectExtent l="0" t="0" r="5715" b="0"/>
                  <wp:docPr id="5" name="Obrázek 5" descr="C:\Users\vv\Desktop\SOČ\Obrázky SOC\2013_02_19_COcelé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v\Desktop\SOČ\Obrázky SOC\2013_02_19_COcelé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aturation sat="33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173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proofErr w:type="spellStart"/>
            <w:r w:rsidRPr="00923005">
              <w:rPr>
                <w:b/>
              </w:rPr>
              <w:t>Fos</w:t>
            </w:r>
            <w:proofErr w:type="spellEnd"/>
            <w:r w:rsidRPr="00923005">
              <w:rPr>
                <w:b/>
              </w:rPr>
              <w:t xml:space="preserve"> 1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25F2A35" wp14:editId="47E33AB9">
                  <wp:extent cx="2052000" cy="2052000"/>
                  <wp:effectExtent l="0" t="0" r="5715" b="5715"/>
                  <wp:docPr id="10" name="Obrázek 10" descr="C:\Users\vv\Desktop\SOČ\Obrázky SOC\2012_12_19_OverlayProject-fos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v\Desktop\SOČ\Obrázky SOC\2012_12_19_OverlayProject-fos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20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proofErr w:type="spellStart"/>
            <w:r w:rsidRPr="00923005">
              <w:rPr>
                <w:b/>
              </w:rPr>
              <w:lastRenderedPageBreak/>
              <w:t>Fos</w:t>
            </w:r>
            <w:proofErr w:type="spellEnd"/>
            <w:r w:rsidRPr="00923005">
              <w:rPr>
                <w:b/>
              </w:rPr>
              <w:t xml:space="preserve"> 2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573057C" wp14:editId="38A64894">
                  <wp:extent cx="1892596" cy="1892596"/>
                  <wp:effectExtent l="0" t="0" r="0" b="0"/>
                  <wp:docPr id="42" name="Obrázek 42" descr="C:\Users\vv\Desktop\SOČ\Obrázky SOC\2012_12_19_OverlayProje-fos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v\Desktop\SOČ\Obrázky SOC\2012_12_19_OverlayProje-fosb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106" cy="1897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proofErr w:type="spellStart"/>
            <w:r w:rsidRPr="00923005">
              <w:rPr>
                <w:b/>
              </w:rPr>
              <w:t>Fos</w:t>
            </w:r>
            <w:proofErr w:type="spellEnd"/>
            <w:r w:rsidRPr="00923005">
              <w:rPr>
                <w:b/>
              </w:rPr>
              <w:t xml:space="preserve"> 3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CEA92DA" wp14:editId="6E106E83">
                  <wp:extent cx="1881963" cy="1874540"/>
                  <wp:effectExtent l="0" t="0" r="4445" b="0"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896" cy="18794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A97AB5">
              <w:rPr>
                <w:noProof/>
              </w:rPr>
              <w:drawing>
                <wp:inline distT="0" distB="0" distL="0" distR="0" wp14:anchorId="076C9613" wp14:editId="6BC5FB64">
                  <wp:extent cx="1828451" cy="1839432"/>
                  <wp:effectExtent l="0" t="0" r="635" b="8890"/>
                  <wp:docPr id="922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7" t="3391" r="15518" b="9969"/>
                          <a:stretch/>
                        </pic:blipFill>
                        <pic:spPr bwMode="auto">
                          <a:xfrm>
                            <a:off x="0" y="0"/>
                            <a:ext cx="1834093" cy="1845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M1a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735F8D">
              <w:rPr>
                <w:noProof/>
              </w:rPr>
              <w:drawing>
                <wp:inline distT="0" distB="0" distL="0" distR="0" wp14:anchorId="7470638D" wp14:editId="16A81C2D">
                  <wp:extent cx="1591448" cy="1620000"/>
                  <wp:effectExtent l="0" t="0" r="8890" b="0"/>
                  <wp:docPr id="2051" name="Picture 3" descr="C:\Users\vv\Desktop\SOČ\Obrázky SOC\2012_12_05_1a_trans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 descr="C:\Users\vv\Desktop\SOČ\Obrázky SOC\2012_12_05_1a_trans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68" r="8751"/>
                          <a:stretch/>
                        </pic:blipFill>
                        <pic:spPr bwMode="auto">
                          <a:xfrm>
                            <a:off x="0" y="0"/>
                            <a:ext cx="1591448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M4a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1752B70" wp14:editId="47104832">
                  <wp:extent cx="1562071" cy="1620000"/>
                  <wp:effectExtent l="0" t="0" r="635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071" cy="1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6AE7E34" wp14:editId="7F2C7B23">
                  <wp:extent cx="1560188" cy="1620000"/>
                  <wp:effectExtent l="0" t="0" r="2540" b="0"/>
                  <wp:docPr id="48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188" cy="1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0C6EED">
              <w:rPr>
                <w:noProof/>
              </w:rPr>
              <w:drawing>
                <wp:inline distT="0" distB="0" distL="0" distR="0" wp14:anchorId="687CDD48" wp14:editId="1941FED5">
                  <wp:extent cx="1551197" cy="1620000"/>
                  <wp:effectExtent l="0" t="0" r="0" b="0"/>
                  <wp:docPr id="1024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3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34" t="13282" r="18470" b="24358"/>
                          <a:stretch/>
                        </pic:blipFill>
                        <pic:spPr bwMode="auto">
                          <a:xfrm>
                            <a:off x="0" y="0"/>
                            <a:ext cx="1551197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7" w:type="dxa"/>
            <w:vAlign w:val="center"/>
          </w:tcPr>
          <w:p w:rsidR="00B80891" w:rsidRPr="000C6EED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M5a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38E1305" wp14:editId="5C7C9CD4">
                  <wp:extent cx="1620000" cy="1620000"/>
                  <wp:effectExtent l="0" t="0" r="0" b="0"/>
                  <wp:docPr id="49" name="Obrázek 49" descr="C:\Users\vv\Desktop\SOČ\Obrázky SOC\2012_12_19_OverlayProjectio_5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vv\Desktop\SOČ\Obrázky SOC\2012_12_19_OverlayProjectio_5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33994E14" wp14:editId="1B551FAC">
                  <wp:extent cx="1509623" cy="1618286"/>
                  <wp:effectExtent l="0" t="0" r="0" b="127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8" r="4737"/>
                          <a:stretch/>
                        </pic:blipFill>
                        <pic:spPr bwMode="auto">
                          <a:xfrm>
                            <a:off x="0" y="0"/>
                            <a:ext cx="1511222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B02A92">
              <w:rPr>
                <w:noProof/>
              </w:rPr>
              <w:drawing>
                <wp:inline distT="0" distB="0" distL="0" distR="0" wp14:anchorId="2BACCB20" wp14:editId="1EF94299">
                  <wp:extent cx="1514475" cy="1519093"/>
                  <wp:effectExtent l="0" t="0" r="0" b="5080"/>
                  <wp:docPr id="921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73" t="22805" r="25137" b="27795"/>
                          <a:stretch/>
                        </pic:blipFill>
                        <pic:spPr bwMode="auto">
                          <a:xfrm>
                            <a:off x="0" y="0"/>
                            <a:ext cx="1515176" cy="1519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7" w:type="dxa"/>
            <w:vAlign w:val="center"/>
          </w:tcPr>
          <w:p w:rsidR="00B80891" w:rsidRPr="00B02A92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M5b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D3E92AB" wp14:editId="048D726E">
                  <wp:extent cx="1620000" cy="1620000"/>
                  <wp:effectExtent l="0" t="0" r="0" b="0"/>
                  <wp:docPr id="55" name="Obrázek 55" descr="C:\Users\vv\Desktop\SOČ\Obrázky SOC\2012_12_19_OverlayProjectio-5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vv\Desktop\SOČ\Obrázky SOC\2012_12_19_OverlayProjectio-5b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735F8D">
              <w:rPr>
                <w:noProof/>
              </w:rPr>
              <w:drawing>
                <wp:inline distT="0" distB="0" distL="0" distR="0" wp14:anchorId="416BA44D" wp14:editId="598AFC9B">
                  <wp:extent cx="1654963" cy="1620000"/>
                  <wp:effectExtent l="0" t="0" r="2540" b="0"/>
                  <wp:docPr id="307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6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41" t="7922" r="5443" b="11746"/>
                          <a:stretch/>
                        </pic:blipFill>
                        <pic:spPr bwMode="auto">
                          <a:xfrm>
                            <a:off x="0" y="0"/>
                            <a:ext cx="1654963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8C71D0">
              <w:rPr>
                <w:noProof/>
              </w:rPr>
              <w:drawing>
                <wp:inline distT="0" distB="0" distL="0" distR="0" wp14:anchorId="4409AFF5" wp14:editId="42B02830">
                  <wp:extent cx="1514475" cy="1615966"/>
                  <wp:effectExtent l="0" t="0" r="0" b="3810"/>
                  <wp:docPr id="614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8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59" t="14597" r="14801" b="12616"/>
                          <a:stretch/>
                        </pic:blipFill>
                        <pic:spPr bwMode="auto">
                          <a:xfrm>
                            <a:off x="0" y="0"/>
                            <a:ext cx="1518256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7" w:type="dxa"/>
            <w:vAlign w:val="center"/>
          </w:tcPr>
          <w:p w:rsidR="00B80891" w:rsidRPr="008C71D0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M4b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4E5AE0">
              <w:rPr>
                <w:noProof/>
              </w:rPr>
              <w:drawing>
                <wp:inline distT="0" distB="0" distL="0" distR="0" wp14:anchorId="39A0CB09" wp14:editId="6899E285">
                  <wp:extent cx="1627980" cy="1620000"/>
                  <wp:effectExtent l="0" t="0" r="0" b="0"/>
                  <wp:docPr id="10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70" t="10466" r="13885" b="12736"/>
                          <a:stretch/>
                        </pic:blipFill>
                        <pic:spPr bwMode="auto">
                          <a:xfrm>
                            <a:off x="0" y="0"/>
                            <a:ext cx="162798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7" w:type="dxa"/>
            <w:vAlign w:val="center"/>
          </w:tcPr>
          <w:p w:rsidR="00B80891" w:rsidRPr="004E5AE0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M4c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4E5AE0">
              <w:rPr>
                <w:noProof/>
              </w:rPr>
              <w:drawing>
                <wp:inline distT="0" distB="0" distL="0" distR="0" wp14:anchorId="042C0512" wp14:editId="27CB34FE">
                  <wp:extent cx="1541498" cy="1620000"/>
                  <wp:effectExtent l="0" t="0" r="1905" b="0"/>
                  <wp:docPr id="205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628" t="21136" r="28669" b="28951"/>
                          <a:stretch/>
                        </pic:blipFill>
                        <pic:spPr bwMode="auto">
                          <a:xfrm>
                            <a:off x="0" y="0"/>
                            <a:ext cx="1541498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7" w:type="dxa"/>
            <w:vAlign w:val="center"/>
          </w:tcPr>
          <w:p w:rsidR="00B80891" w:rsidRPr="004E5AE0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M1b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5B7D89">
              <w:rPr>
                <w:noProof/>
              </w:rPr>
              <w:drawing>
                <wp:inline distT="0" distB="0" distL="0" distR="0" wp14:anchorId="0EF18FAF" wp14:editId="6421EB70">
                  <wp:extent cx="1607074" cy="1620000"/>
                  <wp:effectExtent l="0" t="0" r="0" b="0"/>
                  <wp:docPr id="205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09" t="1863" r="9805" b="12973"/>
                          <a:stretch/>
                        </pic:blipFill>
                        <pic:spPr bwMode="auto">
                          <a:xfrm>
                            <a:off x="0" y="0"/>
                            <a:ext cx="1607074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M1c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FF0A7AD" wp14:editId="6E5D6612">
                  <wp:extent cx="1620000" cy="1620000"/>
                  <wp:effectExtent l="0" t="0" r="0" b="0"/>
                  <wp:docPr id="1" name="Obrázek 1" descr="C:\Users\vv\Desktop\SOČ\121023_zuzana\1c 121023_Magda_FreeProjMax_01_ch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v\Desktop\SOČ\121023_zuzana\1c 121023_Magda_FreeProjMax_01_ch0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M1d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0776AF8" wp14:editId="504F608B">
                  <wp:extent cx="1533525" cy="1619250"/>
                  <wp:effectExtent l="0" t="0" r="9525" b="0"/>
                  <wp:docPr id="2" name="Obrázek 2" descr="C:\Users\vv\Desktop\SOČ\121023_zuzana\1d 121023_Magda_FreeProjMax_02_ch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v\Desktop\SOČ\121023_zuzana\1d 121023_Magda_FreeProjMax_02_ch00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4"/>
                          <a:stretch/>
                        </pic:blipFill>
                        <pic:spPr bwMode="auto">
                          <a:xfrm>
                            <a:off x="0" y="0"/>
                            <a:ext cx="1534235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M5c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17006D">
              <w:rPr>
                <w:noProof/>
              </w:rPr>
              <w:drawing>
                <wp:inline distT="0" distB="0" distL="0" distR="0" wp14:anchorId="69BCDA61" wp14:editId="0D12BA9F">
                  <wp:extent cx="1604669" cy="1620000"/>
                  <wp:effectExtent l="0" t="0" r="0" b="0"/>
                  <wp:docPr id="4100" name="Picture 4" descr="C:\Users\vv\Desktop\SOČ\121120_zuzana\5d 121120_Foraminifera_AF_Snapshot_0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0" name="Picture 4" descr="C:\Users\vv\Desktop\SOČ\121120_zuzana\5d 121120_Foraminifera_AF_Snapshot_06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14" t="23064" r="24431" b="20945"/>
                          <a:stretch/>
                        </pic:blipFill>
                        <pic:spPr bwMode="auto">
                          <a:xfrm>
                            <a:off x="0" y="0"/>
                            <a:ext cx="1604669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M5d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A471FA">
              <w:rPr>
                <w:noProof/>
              </w:rPr>
              <w:drawing>
                <wp:inline distT="0" distB="0" distL="0" distR="0" wp14:anchorId="4C24FE85" wp14:editId="42451EB7">
                  <wp:extent cx="1533728" cy="1620000"/>
                  <wp:effectExtent l="0" t="0" r="9525" b="0"/>
                  <wp:docPr id="3074" name="Picture 2" descr="C:\Users\vv\Desktop\SOČ\121120_zuzana\121120_Foraminifera_AF_Snapshot_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vv\Desktop\SOČ\121120_zuzana\121120_Foraminifera_AF_Snapshot_04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00" t="25184" r="23096" b="16129"/>
                          <a:stretch/>
                        </pic:blipFill>
                        <pic:spPr bwMode="auto">
                          <a:xfrm>
                            <a:off x="0" y="0"/>
                            <a:ext cx="1533728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K1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17006D">
              <w:rPr>
                <w:noProof/>
              </w:rPr>
              <w:drawing>
                <wp:inline distT="0" distB="0" distL="0" distR="0" wp14:anchorId="4B4F7936" wp14:editId="42E9F31F">
                  <wp:extent cx="1549678" cy="1619250"/>
                  <wp:effectExtent l="0" t="0" r="0" b="0"/>
                  <wp:docPr id="5123" name="Picture 3" descr="C:\Users\vv\Desktop\SOČ\Obrázky SOC\2013_01_08_Snapshot_0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3" descr="C:\Users\vv\Desktop\SOČ\Obrázky SOC\2013_01_08_Snapshot_02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29" r="4569"/>
                          <a:stretch/>
                        </pic:blipFill>
                        <pic:spPr bwMode="auto">
                          <a:xfrm>
                            <a:off x="0" y="0"/>
                            <a:ext cx="1550396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K2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17006D">
              <w:rPr>
                <w:noProof/>
              </w:rPr>
              <w:drawing>
                <wp:inline distT="0" distB="0" distL="0" distR="0" wp14:anchorId="0A175803" wp14:editId="3C981FEA">
                  <wp:extent cx="1600200" cy="1616528"/>
                  <wp:effectExtent l="0" t="0" r="0" b="3175"/>
                  <wp:docPr id="5122" name="Picture 2" descr="C:\Users\vv\Desktop\SOČ\Obrázky SOC\2013_01_08_K1 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vv\Desktop\SOČ\Obrázky SOC\2013_01_08_K1 04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043" b="15116"/>
                          <a:stretch/>
                        </pic:blipFill>
                        <pic:spPr bwMode="auto">
                          <a:xfrm>
                            <a:off x="0" y="0"/>
                            <a:ext cx="1603637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KO</w:t>
            </w:r>
          </w:p>
        </w:tc>
        <w:tc>
          <w:tcPr>
            <w:tcW w:w="3419" w:type="dxa"/>
            <w:vAlign w:val="center"/>
          </w:tcPr>
          <w:p w:rsidR="00B80891" w:rsidRPr="0017006D" w:rsidRDefault="00416A05" w:rsidP="00923005">
            <w:pPr>
              <w:spacing w:after="0" w:line="240" w:lineRule="auto"/>
              <w:jc w:val="center"/>
              <w:rPr>
                <w:noProof/>
              </w:rPr>
            </w:pPr>
            <w:r w:rsidRPr="00416A05">
              <w:rPr>
                <w:noProof/>
              </w:rPr>
              <w:drawing>
                <wp:inline distT="0" distB="0" distL="0" distR="0" wp14:anchorId="0C7396EB" wp14:editId="49717DFA">
                  <wp:extent cx="1733332" cy="1620000"/>
                  <wp:effectExtent l="0" t="0" r="635" b="0"/>
                  <wp:docPr id="30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87"/>
                          <a:stretch/>
                        </pic:blipFill>
                        <pic:spPr bwMode="auto">
                          <a:xfrm>
                            <a:off x="0" y="0"/>
                            <a:ext cx="1733332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9F6E32">
              <w:rPr>
                <w:noProof/>
              </w:rPr>
              <w:drawing>
                <wp:inline distT="0" distB="0" distL="0" distR="0" wp14:anchorId="21FABA09" wp14:editId="2ABFB96C">
                  <wp:extent cx="1706692" cy="1620000"/>
                  <wp:effectExtent l="0" t="0" r="8255" b="0"/>
                  <wp:docPr id="23" name="Picture 2" descr="C:\Users\vv\Desktop\SOČ\SEM muzeum\foram-cele_m01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vv\Desktop\SOČ\SEM muzeum\foram-cele_m017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74" r="9220" b="6970"/>
                          <a:stretch/>
                        </pic:blipFill>
                        <pic:spPr bwMode="auto">
                          <a:xfrm>
                            <a:off x="0" y="0"/>
                            <a:ext cx="1706692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8392905" wp14:editId="63E774EA">
                  <wp:extent cx="2159460" cy="1620000"/>
                  <wp:effectExtent l="0" t="0" r="0" b="0"/>
                  <wp:docPr id="33" name="Obrázek 33" descr="C:\Users\vv\Desktop\SOČ\Videomokroskop\KO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v\Desktop\SOČ\Videomokroskop\KO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KF</w:t>
            </w:r>
          </w:p>
        </w:tc>
        <w:tc>
          <w:tcPr>
            <w:tcW w:w="3419" w:type="dxa"/>
            <w:vAlign w:val="center"/>
          </w:tcPr>
          <w:p w:rsidR="00B80891" w:rsidRPr="0017006D" w:rsidRDefault="00AD3AE5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>
                      <wp:simplePos x="0" y="0"/>
                      <wp:positionH relativeFrom="column">
                        <wp:posOffset>134502</wp:posOffset>
                      </wp:positionH>
                      <wp:positionV relativeFrom="paragraph">
                        <wp:posOffset>30391</wp:posOffset>
                      </wp:positionV>
                      <wp:extent cx="1839432" cy="1616149"/>
                      <wp:effectExtent l="0" t="0" r="27940" b="22225"/>
                      <wp:wrapNone/>
                      <wp:docPr id="9" name="Obdélník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39432" cy="1616149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Obdélník 9" o:spid="_x0000_s1026" style="position:absolute;margin-left:10.6pt;margin-top:2.4pt;width:144.85pt;height:127.25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" fillcolor="black [3200]" strokecolor="black [1600]" strokeweight="2pt"/>
                  </w:pict>
                </mc:Fallback>
              </mc:AlternateContent>
            </w:r>
            <w:r w:rsidR="00B80891">
              <w:rPr>
                <w:noProof/>
              </w:rPr>
              <w:drawing>
                <wp:inline distT="0" distB="0" distL="0" distR="0" wp14:anchorId="20A63997" wp14:editId="23FC291A">
                  <wp:extent cx="1835316" cy="1620000"/>
                  <wp:effectExtent l="0" t="0" r="0" b="0"/>
                  <wp:docPr id="8" name="Obrázek 8" descr="C:\Users\vv\Desktop\SOČ\Obrázky SOC\2013_02_19_KF max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v\Desktop\SOČ\Obrázky SOC\2013_02_19_KF max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backgroundRemoval t="10000" b="90000" l="10000" r="9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316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35431C">
              <w:rPr>
                <w:noProof/>
              </w:rPr>
              <w:drawing>
                <wp:inline distT="0" distB="0" distL="0" distR="0" wp14:anchorId="1BC19CB8" wp14:editId="6DA60340">
                  <wp:extent cx="1669668" cy="1679945"/>
                  <wp:effectExtent l="0" t="0" r="6985" b="0"/>
                  <wp:docPr id="11266" name="Picture 2" descr="C:\Users\vv\Desktop\SOČ\SEM muzeum\foram-cele_m02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 descr="C:\Users\vv\Desktop\SOČ\SEM muzeum\foram-cele_m028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54" r="14675" b="8009"/>
                          <a:stretch/>
                        </pic:blipFill>
                        <pic:spPr bwMode="auto">
                          <a:xfrm>
                            <a:off x="0" y="0"/>
                            <a:ext cx="1673459" cy="168375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4D7A83C" wp14:editId="305DD48C">
                  <wp:extent cx="2159460" cy="1620000"/>
                  <wp:effectExtent l="0" t="0" r="0" b="0"/>
                  <wp:docPr id="32" name="Obrázek 32" descr="C:\Users\vv\Desktop\SOČ\Videomokroskop\KF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v\Desktop\SOČ\Videomokroskop\KF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K11</w:t>
            </w:r>
          </w:p>
        </w:tc>
        <w:tc>
          <w:tcPr>
            <w:tcW w:w="3419" w:type="dxa"/>
            <w:vAlign w:val="center"/>
          </w:tcPr>
          <w:p w:rsidR="00B80891" w:rsidRPr="0017006D" w:rsidRDefault="00AD3236" w:rsidP="00923005">
            <w:pPr>
              <w:spacing w:after="0" w:line="240" w:lineRule="auto"/>
              <w:jc w:val="center"/>
              <w:rPr>
                <w:noProof/>
              </w:rPr>
            </w:pPr>
            <w:r w:rsidRPr="00AD3236">
              <w:rPr>
                <w:noProof/>
              </w:rPr>
              <w:drawing>
                <wp:inline distT="0" distB="0" distL="0" distR="0" wp14:anchorId="5116DA28" wp14:editId="74BC17DB">
                  <wp:extent cx="1670436" cy="1620000"/>
                  <wp:effectExtent l="0" t="0" r="6350" b="0"/>
                  <wp:docPr id="1536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85" r="4991" b="5760"/>
                          <a:stretch/>
                        </pic:blipFill>
                        <pic:spPr bwMode="auto">
                          <a:xfrm>
                            <a:off x="0" y="0"/>
                            <a:ext cx="1670436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9F6E32">
              <w:rPr>
                <w:noProof/>
              </w:rPr>
              <w:drawing>
                <wp:inline distT="0" distB="0" distL="0" distR="0" wp14:anchorId="6EEC18E7" wp14:editId="728448EE">
                  <wp:extent cx="1703780" cy="1620000"/>
                  <wp:effectExtent l="0" t="0" r="0" b="0"/>
                  <wp:docPr id="4098" name="Picture 2" descr="C:\Users\vv\Desktop\SOČ\SEM muzeum\foram-cele_m00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C:\Users\vv\Desktop\SOČ\SEM muzeum\foram-cele_m009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39" r="18313" b="10433"/>
                          <a:stretch/>
                        </pic:blipFill>
                        <pic:spPr bwMode="auto">
                          <a:xfrm>
                            <a:off x="0" y="0"/>
                            <a:ext cx="1703780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7EECBC5" wp14:editId="7F0C2166">
                  <wp:extent cx="2159460" cy="1620000"/>
                  <wp:effectExtent l="0" t="0" r="0" b="0"/>
                  <wp:docPr id="28" name="Obrázek 28" descr="C:\Users\vv\Desktop\SOČ\Videomokroskop\K1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v\Desktop\SOČ\Videomokroskop\K11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K12</w:t>
            </w:r>
          </w:p>
        </w:tc>
        <w:tc>
          <w:tcPr>
            <w:tcW w:w="3419" w:type="dxa"/>
            <w:vAlign w:val="center"/>
          </w:tcPr>
          <w:p w:rsidR="00B80891" w:rsidRPr="0017006D" w:rsidRDefault="00AD3AE5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0288" behindDoc="1" locked="0" layoutInCell="1" allowOverlap="1">
                      <wp:simplePos x="0" y="0"/>
                      <wp:positionH relativeFrom="column">
                        <wp:posOffset>102604</wp:posOffset>
                      </wp:positionH>
                      <wp:positionV relativeFrom="paragraph">
                        <wp:posOffset>-1506</wp:posOffset>
                      </wp:positionV>
                      <wp:extent cx="1881963" cy="1616149"/>
                      <wp:effectExtent l="0" t="0" r="23495" b="22225"/>
                      <wp:wrapNone/>
                      <wp:docPr id="12" name="Obdélník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81963" cy="1616149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Obdélník 12" o:spid="_x0000_s1026" style="position:absolute;margin-left:8.1pt;margin-top:-.1pt;width:148.2pt;height:127.25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" fillcolor="black [3200]" strokecolor="black [1600]" strokeweight="2pt"/>
                  </w:pict>
                </mc:Fallback>
              </mc:AlternateContent>
            </w:r>
            <w:r w:rsidR="00B80891">
              <w:rPr>
                <w:noProof/>
              </w:rPr>
              <w:drawing>
                <wp:inline distT="0" distB="0" distL="0" distR="0" wp14:anchorId="3128EF15" wp14:editId="0A68BACB">
                  <wp:extent cx="1886582" cy="1620000"/>
                  <wp:effectExtent l="0" t="0" r="0" b="0"/>
                  <wp:docPr id="11" name="Obrázek 11" descr="C:\Users\vv\Desktop\SOČ\Obrázky SOC\2013_03_05_K12vs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vv\Desktop\SOČ\Obrázky SOC\2013_03_05_K12vs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backgroundRemoval t="9769" b="100000" l="9912" r="89868"/>
                                    </a14:imgEffect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582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BA1CBA">
              <w:rPr>
                <w:noProof/>
              </w:rPr>
              <w:drawing>
                <wp:inline distT="0" distB="0" distL="0" distR="0" wp14:anchorId="6ED2C021" wp14:editId="2621AFA5">
                  <wp:extent cx="1574821" cy="1620000"/>
                  <wp:effectExtent l="0" t="0" r="6350" b="0"/>
                  <wp:docPr id="25" name="Picture 2" descr="C:\Users\vv\Desktop\SOČ\SEM muzeum\foram-cele_m01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 descr="C:\Users\vv\Desktop\SOČ\SEM muzeum\foram-cele_m014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91" t="4719" r="17533" b="8354"/>
                          <a:stretch/>
                        </pic:blipFill>
                        <pic:spPr bwMode="auto">
                          <a:xfrm>
                            <a:off x="0" y="0"/>
                            <a:ext cx="1574821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55C17F1" wp14:editId="690F71EF">
                  <wp:extent cx="2159460" cy="1620000"/>
                  <wp:effectExtent l="0" t="0" r="0" b="0"/>
                  <wp:docPr id="29" name="Obrázek 29" descr="C:\Users\vv\Desktop\SOČ\Videomokroskop\K1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v\Desktop\SOČ\Videomokroskop\K12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K21</w:t>
            </w:r>
          </w:p>
        </w:tc>
        <w:tc>
          <w:tcPr>
            <w:tcW w:w="3419" w:type="dxa"/>
            <w:vAlign w:val="center"/>
          </w:tcPr>
          <w:p w:rsidR="00B80891" w:rsidRPr="0017006D" w:rsidRDefault="00155507" w:rsidP="00923005">
            <w:pPr>
              <w:spacing w:after="0" w:line="240" w:lineRule="auto"/>
              <w:jc w:val="center"/>
              <w:rPr>
                <w:noProof/>
              </w:rPr>
            </w:pPr>
            <w:r w:rsidRPr="00155507">
              <w:rPr>
                <w:noProof/>
              </w:rPr>
              <w:drawing>
                <wp:inline distT="0" distB="0" distL="0" distR="0" wp14:anchorId="59662C3C" wp14:editId="3FBBDE33">
                  <wp:extent cx="1705947" cy="1620000"/>
                  <wp:effectExtent l="0" t="0" r="8890" b="0"/>
                  <wp:docPr id="1331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8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3" t="2683" r="5735" b="16834"/>
                          <a:stretch/>
                        </pic:blipFill>
                        <pic:spPr bwMode="auto">
                          <a:xfrm>
                            <a:off x="0" y="0"/>
                            <a:ext cx="1705947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0029EF" w:rsidP="00923005">
            <w:pPr>
              <w:spacing w:after="0" w:line="240" w:lineRule="auto"/>
              <w:jc w:val="center"/>
            </w:pPr>
            <w:r w:rsidRPr="00B26B65">
              <w:rPr>
                <w:noProof/>
              </w:rPr>
              <w:drawing>
                <wp:inline distT="0" distB="0" distL="0" distR="0" wp14:anchorId="254833A7" wp14:editId="5DF26170">
                  <wp:extent cx="1504950" cy="1619249"/>
                  <wp:effectExtent l="0" t="0" r="0" b="635"/>
                  <wp:docPr id="22" name="Picture 2" descr="C:\Users\vv\Desktop\SOČ\SEM muzeum\foram-cele_m00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vv\Desktop\SOČ\SEM muzeum\foram-cele_m003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79" r="17402" b="8009"/>
                          <a:stretch/>
                        </pic:blipFill>
                        <pic:spPr bwMode="auto">
                          <a:xfrm>
                            <a:off x="0" y="0"/>
                            <a:ext cx="1505648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5C5D13" w:rsidP="00923005">
            <w:pPr>
              <w:spacing w:after="0" w:line="240" w:lineRule="auto"/>
              <w:jc w:val="center"/>
            </w:pPr>
            <w:r w:rsidRPr="005C5D13">
              <w:rPr>
                <w:noProof/>
              </w:rPr>
              <w:drawing>
                <wp:inline distT="0" distB="0" distL="0" distR="0" wp14:anchorId="3690E260" wp14:editId="6F494ACC">
                  <wp:extent cx="2160000" cy="1620000"/>
                  <wp:effectExtent l="0" t="0" r="0" b="0"/>
                  <wp:docPr id="19" name="Picture 2" descr="C:\Users\vv\Desktop\SOČ\Videomokroskop\f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vv\Desktop\SOČ\Videomokroskop\f01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K22</w:t>
            </w:r>
          </w:p>
        </w:tc>
        <w:tc>
          <w:tcPr>
            <w:tcW w:w="3419" w:type="dxa"/>
            <w:vAlign w:val="center"/>
          </w:tcPr>
          <w:p w:rsidR="00B80891" w:rsidRPr="0017006D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E09F8C" wp14:editId="7455BBD0">
                  <wp:extent cx="1886582" cy="1620000"/>
                  <wp:effectExtent l="0" t="0" r="0" b="0"/>
                  <wp:docPr id="13" name="Obrázek 13" descr="C:\Users\vv\Desktop\SOČ\Obrázky SOC\2013_03_05_K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v\Desktop\SOČ\Obrázky SOC\2013_03_05_K2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2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582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B26B65">
              <w:rPr>
                <w:noProof/>
              </w:rPr>
              <w:drawing>
                <wp:inline distT="0" distB="0" distL="0" distR="0" wp14:anchorId="18130171" wp14:editId="2C2B0EAA">
                  <wp:extent cx="1626183" cy="1620000"/>
                  <wp:effectExtent l="0" t="0" r="0" b="0"/>
                  <wp:docPr id="20" name="Picture 2" descr="C:\Users\vv\Desktop\SOČ\SEM muzeum\foram-cele_m00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Users\vv\Desktop\SOČ\SEM muzeum\foram-cele_m005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78" t="4026" r="19610" b="5238"/>
                          <a:stretch/>
                        </pic:blipFill>
                        <pic:spPr bwMode="auto">
                          <a:xfrm>
                            <a:off x="0" y="0"/>
                            <a:ext cx="1626183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ADE5598" wp14:editId="0E8666CA">
                  <wp:extent cx="2159460" cy="1620000"/>
                  <wp:effectExtent l="0" t="0" r="0" b="0"/>
                  <wp:docPr id="30" name="Obrázek 30" descr="C:\Users\vv\Desktop\SOČ\Videomokroskop\K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v\Desktop\SOČ\Videomokroskop\K22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K23</w:t>
            </w:r>
          </w:p>
        </w:tc>
        <w:tc>
          <w:tcPr>
            <w:tcW w:w="3419" w:type="dxa"/>
            <w:vAlign w:val="center"/>
          </w:tcPr>
          <w:p w:rsidR="00B80891" w:rsidRPr="0017006D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5199A0" wp14:editId="727F7972">
                  <wp:extent cx="1886582" cy="1620000"/>
                  <wp:effectExtent l="0" t="0" r="0" b="0"/>
                  <wp:docPr id="14" name="Obrázek 14" descr="C:\Users\vv\Desktop\SOČ\Obrázky SOC\2013_03_05_K23červená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v\Desktop\SOČ\Obrázky SOC\2013_03_05_K23červená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582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E653C5">
              <w:rPr>
                <w:noProof/>
              </w:rPr>
              <w:drawing>
                <wp:inline distT="0" distB="0" distL="0" distR="0" wp14:anchorId="1F6300F4" wp14:editId="342851E7">
                  <wp:extent cx="1709011" cy="1620000"/>
                  <wp:effectExtent l="0" t="0" r="5715" b="0"/>
                  <wp:docPr id="21" name="Picture 2" descr="C:\Users\vv\Desktop\SOČ\SEM muzeum\foram-cele_m00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vv\Desktop\SOČ\SEM muzeum\foram-cele_m007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0" r="18572" b="9394"/>
                          <a:stretch/>
                        </pic:blipFill>
                        <pic:spPr bwMode="auto">
                          <a:xfrm>
                            <a:off x="0" y="0"/>
                            <a:ext cx="1709011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9DAECC7" wp14:editId="2EBA4A50">
                  <wp:extent cx="2159460" cy="1620000"/>
                  <wp:effectExtent l="0" t="0" r="0" b="0"/>
                  <wp:docPr id="31" name="Obrázek 31" descr="C:\Users\vv\Desktop\SOČ\Videomokroskop\K2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v\Desktop\SOČ\Videomokroskop\K23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K3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882EAE">
              <w:rPr>
                <w:noProof/>
              </w:rPr>
              <w:drawing>
                <wp:inline distT="0" distB="0" distL="0" distR="0" wp14:anchorId="05FE5ECE" wp14:editId="0A87AE46">
                  <wp:extent cx="1467169" cy="1620000"/>
                  <wp:effectExtent l="0" t="0" r="0" b="0"/>
                  <wp:docPr id="6146" name="Picture 2" descr="C:\Users\vv\Desktop\SOČ\Kx fluorescenční Mumínek\rectangle_New-Out999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vv\Desktop\SOČ\Kx fluorescenční Mumínek\rectangle_New-Out999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28" t="19383" r="27376" b="18003"/>
                          <a:stretch/>
                        </pic:blipFill>
                        <pic:spPr bwMode="auto">
                          <a:xfrm>
                            <a:off x="0" y="0"/>
                            <a:ext cx="1467169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K4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882EAE">
              <w:rPr>
                <w:noProof/>
              </w:rPr>
              <w:drawing>
                <wp:inline distT="0" distB="0" distL="0" distR="0" wp14:anchorId="4A30F0B8" wp14:editId="528FA200">
                  <wp:extent cx="1542938" cy="1619250"/>
                  <wp:effectExtent l="0" t="0" r="635" b="0"/>
                  <wp:docPr id="7170" name="Picture 2" descr="C:\Users\vv\Desktop\SOČ\Kx fluorescenční Mumínek\rectangle_New-Out999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 descr="C:\Users\vv\Desktop\SOČ\Kx fluorescenční Mumínek\rectangle_New-Out9999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92" t="13330" r="20931" b="12969"/>
                          <a:stretch/>
                        </pic:blipFill>
                        <pic:spPr bwMode="auto">
                          <a:xfrm>
                            <a:off x="0" y="0"/>
                            <a:ext cx="1543653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K5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A97AB5">
              <w:rPr>
                <w:noProof/>
              </w:rPr>
              <w:drawing>
                <wp:inline distT="0" distB="0" distL="0" distR="0" wp14:anchorId="20EDDE2D" wp14:editId="60711C05">
                  <wp:extent cx="1601402" cy="1620000"/>
                  <wp:effectExtent l="0" t="0" r="0" b="0"/>
                  <wp:docPr id="819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5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77" r="13915" b="15725"/>
                          <a:stretch/>
                        </pic:blipFill>
                        <pic:spPr bwMode="auto">
                          <a:xfrm>
                            <a:off x="0" y="0"/>
                            <a:ext cx="1601402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T1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2F4771">
              <w:rPr>
                <w:noProof/>
              </w:rPr>
              <w:drawing>
                <wp:inline distT="0" distB="0" distL="0" distR="0" wp14:anchorId="5022C9A6" wp14:editId="619EB9BF">
                  <wp:extent cx="1771401" cy="1620000"/>
                  <wp:effectExtent l="0" t="0" r="635" b="0"/>
                  <wp:docPr id="1026" name="Picture 2" descr="C:\Users\vv\Desktop\SOČ\Obrázky SOC\2013_03_05_T1červené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vv\Desktop\SOČ\Obrázky SOC\2013_03_05_T1červené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5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741" b="50000"/>
                          <a:stretch/>
                        </pic:blipFill>
                        <pic:spPr bwMode="auto">
                          <a:xfrm>
                            <a:off x="0" y="0"/>
                            <a:ext cx="1771401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Pr="00A97AB5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 w:rsidRPr="00BA1CBA">
              <w:rPr>
                <w:noProof/>
              </w:rPr>
              <w:drawing>
                <wp:inline distT="0" distB="0" distL="0" distR="0" wp14:anchorId="2148C96D" wp14:editId="006429CD">
                  <wp:extent cx="1634113" cy="1620000"/>
                  <wp:effectExtent l="0" t="0" r="4445" b="0"/>
                  <wp:docPr id="8194" name="Picture 2" descr="C:\Users\vv\Desktop\SOČ\SEM muzeum\foram-cele_m02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vv\Desktop\SOČ\SEM muzeum\foram-cele_m020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16" r="14156" b="5584"/>
                          <a:stretch/>
                        </pic:blipFill>
                        <pic:spPr bwMode="auto">
                          <a:xfrm>
                            <a:off x="0" y="0"/>
                            <a:ext cx="1634113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F41572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DA450BA" wp14:editId="43B9AC57">
                  <wp:extent cx="2159460" cy="1620000"/>
                  <wp:effectExtent l="0" t="0" r="0" b="0"/>
                  <wp:docPr id="34" name="Obrázek 34" descr="C:\Users\vv\Desktop\SOČ\Videomokroskop\T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v\Desktop\SOČ\Videomokroskop\T1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T2</w:t>
            </w:r>
          </w:p>
        </w:tc>
        <w:tc>
          <w:tcPr>
            <w:tcW w:w="3419" w:type="dxa"/>
            <w:vAlign w:val="center"/>
          </w:tcPr>
          <w:p w:rsidR="00B80891" w:rsidRDefault="009C18B3" w:rsidP="00923005">
            <w:pPr>
              <w:spacing w:after="0" w:line="240" w:lineRule="auto"/>
              <w:jc w:val="center"/>
            </w:pPr>
            <w:r w:rsidRPr="009C18B3">
              <w:rPr>
                <w:noProof/>
              </w:rPr>
              <w:drawing>
                <wp:inline distT="0" distB="0" distL="0" distR="0" wp14:anchorId="3CE98B67" wp14:editId="6695BF57">
                  <wp:extent cx="1650891" cy="1620000"/>
                  <wp:effectExtent l="0" t="0" r="6985" b="0"/>
                  <wp:docPr id="4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9" r="8168"/>
                          <a:stretch/>
                        </pic:blipFill>
                        <pic:spPr bwMode="auto">
                          <a:xfrm>
                            <a:off x="0" y="0"/>
                            <a:ext cx="1650891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Pr="00A97AB5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 w:rsidRPr="00360F83">
              <w:rPr>
                <w:noProof/>
              </w:rPr>
              <w:drawing>
                <wp:inline distT="0" distB="0" distL="0" distR="0" wp14:anchorId="19DA4D0A" wp14:editId="66CA49B4">
                  <wp:extent cx="1767273" cy="1620000"/>
                  <wp:effectExtent l="0" t="0" r="4445" b="0"/>
                  <wp:docPr id="27" name="Picture 2" descr="C:\Users\vv\Desktop\SOČ\SEM muzeum\foram-cele_m02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 descr="C:\Users\vv\Desktop\SOČ\SEM muzeum\foram-cele_m026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18" r="6364"/>
                          <a:stretch/>
                        </pic:blipFill>
                        <pic:spPr bwMode="auto">
                          <a:xfrm>
                            <a:off x="0" y="0"/>
                            <a:ext cx="1767273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8D1A3D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97A6CC2" wp14:editId="68AB3DAB">
                  <wp:extent cx="2159460" cy="1620000"/>
                  <wp:effectExtent l="0" t="0" r="0" b="0"/>
                  <wp:docPr id="35" name="Obrázek 35" descr="C:\Users\vv\Desktop\SOČ\Videomokroskop\T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vv\Desktop\SOČ\Videomokroskop\T2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T3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112A8B">
              <w:rPr>
                <w:noProof/>
              </w:rPr>
              <w:drawing>
                <wp:inline distT="0" distB="0" distL="0" distR="0" wp14:anchorId="735EFE22" wp14:editId="1E484BD3">
                  <wp:extent cx="1746043" cy="1620000"/>
                  <wp:effectExtent l="0" t="0" r="6985" b="0"/>
                  <wp:docPr id="1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3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09" r="6729"/>
                          <a:stretch/>
                        </pic:blipFill>
                        <pic:spPr bwMode="auto">
                          <a:xfrm>
                            <a:off x="0" y="0"/>
                            <a:ext cx="1746043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Pr="00A97AB5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 w:rsidRPr="00CC30F8">
              <w:rPr>
                <w:noProof/>
              </w:rPr>
              <w:drawing>
                <wp:inline distT="0" distB="0" distL="0" distR="0" wp14:anchorId="56919FAA" wp14:editId="2BA71793">
                  <wp:extent cx="1745683" cy="1620000"/>
                  <wp:effectExtent l="0" t="0" r="6985" b="0"/>
                  <wp:docPr id="24" name="Picture 2" descr="C:\Users\vv\Desktop\SOČ\SEM muzeum\foram-cele_m01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vv\Desktop\SOČ\SEM muzeum\foram-cele_m011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80" r="15714" b="9048"/>
                          <a:stretch/>
                        </pic:blipFill>
                        <pic:spPr bwMode="auto">
                          <a:xfrm>
                            <a:off x="0" y="0"/>
                            <a:ext cx="1745683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8D1A3D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4401B93" wp14:editId="6A6EA094">
                  <wp:extent cx="2159460" cy="1620000"/>
                  <wp:effectExtent l="0" t="0" r="0" b="0"/>
                  <wp:docPr id="36" name="Obrázek 36" descr="C:\Users\vv\Desktop\SOČ\Videomokroskop\T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v\Desktop\SOČ\Videomokroskop\T3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T4</w:t>
            </w:r>
          </w:p>
        </w:tc>
        <w:tc>
          <w:tcPr>
            <w:tcW w:w="3419" w:type="dxa"/>
            <w:vAlign w:val="center"/>
          </w:tcPr>
          <w:p w:rsidR="00B80891" w:rsidRDefault="00AD3AE5" w:rsidP="00923005">
            <w:pPr>
              <w:spacing w:after="0" w:line="240" w:lineRule="auto"/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239" behindDoc="1" locked="0" layoutInCell="1" allowOverlap="1">
                      <wp:simplePos x="0" y="0"/>
                      <wp:positionH relativeFrom="column">
                        <wp:posOffset>134502</wp:posOffset>
                      </wp:positionH>
                      <wp:positionV relativeFrom="paragraph">
                        <wp:posOffset>-1506</wp:posOffset>
                      </wp:positionV>
                      <wp:extent cx="1839432" cy="1616149"/>
                      <wp:effectExtent l="0" t="0" r="27940" b="22225"/>
                      <wp:wrapNone/>
                      <wp:docPr id="15" name="Obdélník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39432" cy="1616149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Obdélník 15" o:spid="_x0000_s1026" style="position:absolute;margin-left:10.6pt;margin-top:-.1pt;width:144.85pt;height:127.25pt;z-index:-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" fillcolor="black [3200]" strokecolor="black [1600]" strokeweight="2pt"/>
                  </w:pict>
                </mc:Fallback>
              </mc:AlternateContent>
            </w:r>
            <w:r w:rsidR="00B80891">
              <w:rPr>
                <w:noProof/>
              </w:rPr>
              <w:drawing>
                <wp:inline distT="0" distB="0" distL="0" distR="0" wp14:anchorId="029B9791" wp14:editId="26124FBF">
                  <wp:extent cx="1835316" cy="1620000"/>
                  <wp:effectExtent l="0" t="0" r="0" b="0"/>
                  <wp:docPr id="17" name="Obrázek 17" descr="C:\Users\vv\Desktop\SOČ\Obrázky SOC\2013_03_05_T4vš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vv\Desktop\SOČ\Obrázky SOC\2013_03_05_T4vš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7">
                                    <a14:imgEffect>
                                      <a14:backgroundRemoval t="2057" b="96144" l="9751" r="89796">
                                        <a14:foregroundMark x1="15646" y1="59897" x2="15646" y2="39589"/>
                                        <a14:foregroundMark x1="24490" y1="24422" x2="41723" y2="13882"/>
                                        <a14:foregroundMark x1="65533" y1="5913" x2="69615" y2="2571"/>
                                        <a14:foregroundMark x1="72562" y1="78920" x2="80045" y2="64524"/>
                                        <a14:foregroundMark x1="81406" y1="61183" x2="86621" y2="48072"/>
                                      </a14:backgroundRemoval>
                                    </a14:imgEffect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316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Pr="00A97AB5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 w:rsidRPr="004C485A">
              <w:rPr>
                <w:noProof/>
              </w:rPr>
              <w:drawing>
                <wp:inline distT="0" distB="0" distL="0" distR="0" wp14:anchorId="278A2377" wp14:editId="797F44E0">
                  <wp:extent cx="1586452" cy="1620000"/>
                  <wp:effectExtent l="0" t="0" r="0" b="0"/>
                  <wp:docPr id="26" name="Picture 2" descr="C:\Users\vv\Desktop\SOČ\SEM muzeum\foram-cele_m0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" name="Picture 2" descr="C:\Users\vv\Desktop\SOČ\SEM muzeum\foram-cele_m022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36" r="17273" b="5931"/>
                          <a:stretch/>
                        </pic:blipFill>
                        <pic:spPr bwMode="auto">
                          <a:xfrm>
                            <a:off x="0" y="0"/>
                            <a:ext cx="1586452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8D1A3D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2822B81" wp14:editId="76CBBD84">
                  <wp:extent cx="2159460" cy="1620000"/>
                  <wp:effectExtent l="0" t="0" r="0" b="0"/>
                  <wp:docPr id="37" name="Obrázek 37" descr="C:\Users\vv\Desktop\SOČ\Videomokroskop\T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v\Desktop\SOČ\Videomokroskop\T4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T5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3FA7A871" wp14:editId="1DF5D397">
                  <wp:extent cx="1835316" cy="1620000"/>
                  <wp:effectExtent l="0" t="0" r="0" b="0"/>
                  <wp:docPr id="18" name="Obrázek 18" descr="C:\Users\vv\Desktop\SOČ\Obrázky SOC\2013_03_05_T5celétrans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vv\Desktop\SOČ\Obrázky SOC\2013_03_05_T5celétrans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1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316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Pr="00A97AB5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 w:rsidRPr="0035431C">
              <w:rPr>
                <w:noProof/>
              </w:rPr>
              <w:drawing>
                <wp:inline distT="0" distB="0" distL="0" distR="0" wp14:anchorId="7AC307D7" wp14:editId="2710C7F5">
                  <wp:extent cx="1712394" cy="1620000"/>
                  <wp:effectExtent l="0" t="0" r="2540" b="0"/>
                  <wp:docPr id="12290" name="Picture 2" descr="C:\Users\vv\Desktop\SOČ\SEM muzeum\foram-cele_m03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" descr="C:\Users\vv\Desktop\SOČ\SEM muzeum\foram-cele_m030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55" t="2640" r="13637" b="6277"/>
                          <a:stretch/>
                        </pic:blipFill>
                        <pic:spPr bwMode="auto">
                          <a:xfrm>
                            <a:off x="0" y="0"/>
                            <a:ext cx="1712394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8D1A3D" w:rsidP="0092300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9D3B76D" wp14:editId="5A30BDFE">
                  <wp:extent cx="2159460" cy="1620000"/>
                  <wp:effectExtent l="0" t="0" r="0" b="0"/>
                  <wp:docPr id="38" name="Obrázek 38" descr="C:\Users\vv\Desktop\SOČ\Videomokroskop\T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v\Desktop\SOČ\Videomokroskop\T5.t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6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lastRenderedPageBreak/>
              <w:t>N1</w:t>
            </w:r>
          </w:p>
        </w:tc>
        <w:tc>
          <w:tcPr>
            <w:tcW w:w="341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r w:rsidRPr="007B24DC">
              <w:rPr>
                <w:noProof/>
              </w:rPr>
              <w:drawing>
                <wp:inline distT="0" distB="0" distL="0" distR="0" wp14:anchorId="73820585" wp14:editId="5E1ABE18">
                  <wp:extent cx="1664587" cy="1620000"/>
                  <wp:effectExtent l="0" t="0" r="0" b="0"/>
                  <wp:docPr id="10242" name="Picture 2" descr="C:\Users\vv\Desktop\SOČ\Obrázky SOC\2013_01_08_Z1 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 descr="C:\Users\vv\Desktop\SOČ\Obrázky SOC\2013_01_08_Z1 01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5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24" t="7834" r="7726" b="6157"/>
                          <a:stretch/>
                        </pic:blipFill>
                        <pic:spPr bwMode="auto">
                          <a:xfrm>
                            <a:off x="0" y="0"/>
                            <a:ext cx="1664587" cy="1620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  <w:bookmarkStart w:id="0" w:name="_GoBack"/>
            <w:r w:rsidRPr="007B24DC">
              <w:rPr>
                <w:noProof/>
              </w:rPr>
              <w:drawing>
                <wp:inline distT="0" distB="0" distL="0" distR="0" wp14:anchorId="42FB8572" wp14:editId="463B4161">
                  <wp:extent cx="1625804" cy="1620000"/>
                  <wp:effectExtent l="2857" t="0" r="0" b="0"/>
                  <wp:docPr id="1126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7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7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00" r="13968" b="12931"/>
                          <a:stretch/>
                        </pic:blipFill>
                        <pic:spPr bwMode="auto">
                          <a:xfrm rot="5400000">
                            <a:off x="0" y="0"/>
                            <a:ext cx="1625804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  <w:tr w:rsidR="008D1A3D" w:rsidTr="00923005">
        <w:trPr>
          <w:jc w:val="center"/>
        </w:trPr>
        <w:tc>
          <w:tcPr>
            <w:tcW w:w="1117" w:type="dxa"/>
            <w:vAlign w:val="center"/>
          </w:tcPr>
          <w:p w:rsidR="00B80891" w:rsidRPr="00923005" w:rsidRDefault="00B80891" w:rsidP="00923005">
            <w:pPr>
              <w:spacing w:after="0" w:line="240" w:lineRule="auto"/>
              <w:rPr>
                <w:b/>
              </w:rPr>
            </w:pPr>
            <w:r w:rsidRPr="00923005">
              <w:rPr>
                <w:b/>
              </w:rPr>
              <w:t>N2</w:t>
            </w:r>
          </w:p>
        </w:tc>
        <w:tc>
          <w:tcPr>
            <w:tcW w:w="3419" w:type="dxa"/>
            <w:vAlign w:val="center"/>
          </w:tcPr>
          <w:p w:rsidR="00B80891" w:rsidRPr="007B24DC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A4E948" wp14:editId="299652BD">
                  <wp:extent cx="1784051" cy="1620000"/>
                  <wp:effectExtent l="0" t="0" r="6985" b="0"/>
                  <wp:docPr id="6" name="Obrázek 6" descr="C:\Users\vv\Desktop\SOČ\Obrázky SOC\2013_02_19_živá max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v\Desktop\SOČ\Obrázky SOC\2013_02_19_živá max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051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Align w:val="center"/>
          </w:tcPr>
          <w:p w:rsidR="00B80891" w:rsidRPr="007B24DC" w:rsidRDefault="00B80891" w:rsidP="00923005">
            <w:pPr>
              <w:spacing w:after="0" w:line="240" w:lineRule="auto"/>
              <w:jc w:val="center"/>
              <w:rPr>
                <w:noProof/>
              </w:rPr>
            </w:pPr>
          </w:p>
        </w:tc>
        <w:tc>
          <w:tcPr>
            <w:tcW w:w="3059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  <w:tc>
          <w:tcPr>
            <w:tcW w:w="3617" w:type="dxa"/>
            <w:vAlign w:val="center"/>
          </w:tcPr>
          <w:p w:rsidR="00B80891" w:rsidRDefault="00B80891" w:rsidP="00923005">
            <w:pPr>
              <w:spacing w:after="0" w:line="240" w:lineRule="auto"/>
              <w:jc w:val="center"/>
            </w:pPr>
          </w:p>
        </w:tc>
      </w:tr>
    </w:tbl>
    <w:p w:rsidR="00555111" w:rsidRPr="00555111" w:rsidRDefault="00555111" w:rsidP="00CB7028"/>
    <w:sectPr w:rsidR="00555111" w:rsidRPr="00555111" w:rsidSect="002D2F2C">
      <w:headerReference w:type="default" r:id="rId110"/>
      <w:footerReference w:type="default" r:id="rId111"/>
      <w:pgSz w:w="16838" w:h="11906" w:orient="landscape" w:code="9"/>
      <w:pgMar w:top="3119" w:right="1418" w:bottom="1418" w:left="1418" w:header="709" w:footer="709" w:gutter="0"/>
      <w:pgNumType w:start="5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019" w:rsidRDefault="00E56019" w:rsidP="00887231">
      <w:pPr>
        <w:spacing w:after="0"/>
      </w:pPr>
      <w:r>
        <w:separator/>
      </w:r>
    </w:p>
  </w:endnote>
  <w:endnote w:type="continuationSeparator" w:id="0">
    <w:p w:rsidR="00E56019" w:rsidRDefault="00E56019" w:rsidP="0088723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15EE" w:rsidRPr="00923005" w:rsidRDefault="000915EE" w:rsidP="00923005">
    <w:pPr>
      <w:pStyle w:val="Zpat"/>
      <w:tabs>
        <w:tab w:val="clear" w:pos="4536"/>
        <w:tab w:val="clear" w:pos="9072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019" w:rsidRDefault="00E56019" w:rsidP="00887231">
      <w:pPr>
        <w:spacing w:after="0"/>
      </w:pPr>
      <w:r>
        <w:separator/>
      </w:r>
    </w:p>
  </w:footnote>
  <w:footnote w:type="continuationSeparator" w:id="0">
    <w:p w:rsidR="00E56019" w:rsidRDefault="00E56019" w:rsidP="0088723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3005" w:rsidRDefault="006B08C0" w:rsidP="00923005">
    <w:pPr>
      <w:pStyle w:val="Zhlav"/>
      <w:tabs>
        <w:tab w:val="clear" w:pos="4536"/>
        <w:tab w:val="clear" w:pos="9072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B8AEE83" wp14:editId="2BECF3E7">
              <wp:simplePos x="0" y="0"/>
              <wp:positionH relativeFrom="page">
                <wp:posOffset>107950</wp:posOffset>
              </wp:positionH>
              <wp:positionV relativeFrom="page">
                <wp:align>center</wp:align>
              </wp:positionV>
              <wp:extent cx="478800" cy="399600"/>
              <wp:effectExtent l="0" t="0" r="0" b="635"/>
              <wp:wrapNone/>
              <wp:docPr id="7" name="Textové po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8800" cy="3996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B08C0" w:rsidRDefault="006B08C0" w:rsidP="006B08C0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5C0FDB">
                            <w:rPr>
                              <w:noProof/>
                            </w:rPr>
                            <w:t>70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ové pole 7" o:spid="_x0000_s1026" type="#_x0000_t202" style="position:absolute;margin-left:8.5pt;margin-top:0;width:37.7pt;height:31.4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center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" fillcolor="white [3201]" stroked="f" strokeweight=".5pt">
              <v:textbox style="layout-flow:vertical">
                <w:txbxContent>
                  <w:p w:rsidR="006B08C0" w:rsidRDefault="006B08C0" w:rsidP="006B08C0">
                    <w:pPr>
                      <w:jc w:val="center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 w:rsidR="005C0FDB">
                      <w:rPr>
                        <w:noProof/>
                      </w:rPr>
                      <w:t>70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6746C3"/>
    <w:multiLevelType w:val="multilevel"/>
    <w:tmpl w:val="09BA79B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718" w:hanging="576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attachedTemplate r:id="rId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0AD3"/>
    <w:rsid w:val="00000286"/>
    <w:rsid w:val="000029EF"/>
    <w:rsid w:val="000162ED"/>
    <w:rsid w:val="000215BB"/>
    <w:rsid w:val="00032CE5"/>
    <w:rsid w:val="00047EB4"/>
    <w:rsid w:val="000501C8"/>
    <w:rsid w:val="000527AC"/>
    <w:rsid w:val="000842E8"/>
    <w:rsid w:val="000915EE"/>
    <w:rsid w:val="00092FE8"/>
    <w:rsid w:val="000A3A1D"/>
    <w:rsid w:val="000A3EDC"/>
    <w:rsid w:val="000C4651"/>
    <w:rsid w:val="000C6EED"/>
    <w:rsid w:val="000D5097"/>
    <w:rsid w:val="000D5249"/>
    <w:rsid w:val="000E3488"/>
    <w:rsid w:val="00111A3E"/>
    <w:rsid w:val="00112A8B"/>
    <w:rsid w:val="001213A4"/>
    <w:rsid w:val="001345FC"/>
    <w:rsid w:val="00135C1B"/>
    <w:rsid w:val="001422B9"/>
    <w:rsid w:val="00155507"/>
    <w:rsid w:val="00165BD1"/>
    <w:rsid w:val="0017006D"/>
    <w:rsid w:val="00190327"/>
    <w:rsid w:val="001A3467"/>
    <w:rsid w:val="001B6B72"/>
    <w:rsid w:val="001C072D"/>
    <w:rsid w:val="001E57F8"/>
    <w:rsid w:val="001E657E"/>
    <w:rsid w:val="001F138C"/>
    <w:rsid w:val="001F7A64"/>
    <w:rsid w:val="002024E3"/>
    <w:rsid w:val="00204C97"/>
    <w:rsid w:val="00217B14"/>
    <w:rsid w:val="002252B5"/>
    <w:rsid w:val="00242013"/>
    <w:rsid w:val="00242B06"/>
    <w:rsid w:val="002445DF"/>
    <w:rsid w:val="002610E3"/>
    <w:rsid w:val="00293AB3"/>
    <w:rsid w:val="002A2AFF"/>
    <w:rsid w:val="002A4914"/>
    <w:rsid w:val="002A5167"/>
    <w:rsid w:val="002B1F9E"/>
    <w:rsid w:val="002D1AAA"/>
    <w:rsid w:val="002D2F2C"/>
    <w:rsid w:val="002D39AC"/>
    <w:rsid w:val="002E0ED8"/>
    <w:rsid w:val="002F4771"/>
    <w:rsid w:val="002F4E65"/>
    <w:rsid w:val="00323CCD"/>
    <w:rsid w:val="003246A9"/>
    <w:rsid w:val="00330C46"/>
    <w:rsid w:val="0034331F"/>
    <w:rsid w:val="003446A8"/>
    <w:rsid w:val="0035431C"/>
    <w:rsid w:val="00360F83"/>
    <w:rsid w:val="003731C4"/>
    <w:rsid w:val="00375A59"/>
    <w:rsid w:val="00377C42"/>
    <w:rsid w:val="00382219"/>
    <w:rsid w:val="003A6513"/>
    <w:rsid w:val="003A6AE5"/>
    <w:rsid w:val="003B664B"/>
    <w:rsid w:val="003C551C"/>
    <w:rsid w:val="003E0E68"/>
    <w:rsid w:val="003F0247"/>
    <w:rsid w:val="003F0598"/>
    <w:rsid w:val="003F4E5F"/>
    <w:rsid w:val="00416A05"/>
    <w:rsid w:val="00426AFE"/>
    <w:rsid w:val="004304C6"/>
    <w:rsid w:val="00431C74"/>
    <w:rsid w:val="004327B6"/>
    <w:rsid w:val="004361B6"/>
    <w:rsid w:val="00437AD9"/>
    <w:rsid w:val="00443759"/>
    <w:rsid w:val="004439D9"/>
    <w:rsid w:val="00446EF9"/>
    <w:rsid w:val="00447F49"/>
    <w:rsid w:val="00452E28"/>
    <w:rsid w:val="00473357"/>
    <w:rsid w:val="00475D53"/>
    <w:rsid w:val="00481D70"/>
    <w:rsid w:val="004838A8"/>
    <w:rsid w:val="00487045"/>
    <w:rsid w:val="0049124E"/>
    <w:rsid w:val="00492B17"/>
    <w:rsid w:val="00492C77"/>
    <w:rsid w:val="00496A9E"/>
    <w:rsid w:val="004A3018"/>
    <w:rsid w:val="004A331B"/>
    <w:rsid w:val="004A41DA"/>
    <w:rsid w:val="004B6C78"/>
    <w:rsid w:val="004C012C"/>
    <w:rsid w:val="004C485A"/>
    <w:rsid w:val="004D6190"/>
    <w:rsid w:val="004E0116"/>
    <w:rsid w:val="004E5AE0"/>
    <w:rsid w:val="004F38CF"/>
    <w:rsid w:val="0050633E"/>
    <w:rsid w:val="00507BF0"/>
    <w:rsid w:val="00511420"/>
    <w:rsid w:val="00513B9E"/>
    <w:rsid w:val="0052356D"/>
    <w:rsid w:val="00530C17"/>
    <w:rsid w:val="005424BF"/>
    <w:rsid w:val="00543732"/>
    <w:rsid w:val="0054395E"/>
    <w:rsid w:val="00555111"/>
    <w:rsid w:val="005724B6"/>
    <w:rsid w:val="00576D6D"/>
    <w:rsid w:val="00583232"/>
    <w:rsid w:val="0058614F"/>
    <w:rsid w:val="00597EAB"/>
    <w:rsid w:val="005B7D89"/>
    <w:rsid w:val="005C0FDB"/>
    <w:rsid w:val="005C51F7"/>
    <w:rsid w:val="005C5D13"/>
    <w:rsid w:val="005D738A"/>
    <w:rsid w:val="005F5ABE"/>
    <w:rsid w:val="00617346"/>
    <w:rsid w:val="0062179B"/>
    <w:rsid w:val="00621BD7"/>
    <w:rsid w:val="006529A5"/>
    <w:rsid w:val="00653145"/>
    <w:rsid w:val="006573F7"/>
    <w:rsid w:val="00673759"/>
    <w:rsid w:val="006739BB"/>
    <w:rsid w:val="00685CFB"/>
    <w:rsid w:val="006B08C0"/>
    <w:rsid w:val="006B60C6"/>
    <w:rsid w:val="006E1935"/>
    <w:rsid w:val="006F2130"/>
    <w:rsid w:val="006F3D23"/>
    <w:rsid w:val="006F457D"/>
    <w:rsid w:val="006F6008"/>
    <w:rsid w:val="007030BC"/>
    <w:rsid w:val="00715598"/>
    <w:rsid w:val="00717889"/>
    <w:rsid w:val="00724448"/>
    <w:rsid w:val="00735F8D"/>
    <w:rsid w:val="007361DE"/>
    <w:rsid w:val="00744696"/>
    <w:rsid w:val="00750A81"/>
    <w:rsid w:val="007560C4"/>
    <w:rsid w:val="007A0FA4"/>
    <w:rsid w:val="007B24DC"/>
    <w:rsid w:val="007C03CA"/>
    <w:rsid w:val="007D5E28"/>
    <w:rsid w:val="007D5E9C"/>
    <w:rsid w:val="007D68C0"/>
    <w:rsid w:val="00801331"/>
    <w:rsid w:val="00803BE2"/>
    <w:rsid w:val="008166A4"/>
    <w:rsid w:val="00825070"/>
    <w:rsid w:val="008259CD"/>
    <w:rsid w:val="00827460"/>
    <w:rsid w:val="00832CA7"/>
    <w:rsid w:val="00834003"/>
    <w:rsid w:val="0084166F"/>
    <w:rsid w:val="0085028D"/>
    <w:rsid w:val="00856DEE"/>
    <w:rsid w:val="00881A5B"/>
    <w:rsid w:val="00882CE4"/>
    <w:rsid w:val="00882EAE"/>
    <w:rsid w:val="00887231"/>
    <w:rsid w:val="008B003D"/>
    <w:rsid w:val="008B214B"/>
    <w:rsid w:val="008C38D8"/>
    <w:rsid w:val="008C5C54"/>
    <w:rsid w:val="008C707D"/>
    <w:rsid w:val="008C71D0"/>
    <w:rsid w:val="008D1A3D"/>
    <w:rsid w:val="008D5EA3"/>
    <w:rsid w:val="008E341B"/>
    <w:rsid w:val="008F438F"/>
    <w:rsid w:val="008F7762"/>
    <w:rsid w:val="0090246B"/>
    <w:rsid w:val="009024F0"/>
    <w:rsid w:val="009103B6"/>
    <w:rsid w:val="00923005"/>
    <w:rsid w:val="00943DFA"/>
    <w:rsid w:val="00944375"/>
    <w:rsid w:val="0094778B"/>
    <w:rsid w:val="0095179D"/>
    <w:rsid w:val="00960325"/>
    <w:rsid w:val="0097050E"/>
    <w:rsid w:val="009711E5"/>
    <w:rsid w:val="009935AF"/>
    <w:rsid w:val="00997AC7"/>
    <w:rsid w:val="009B290E"/>
    <w:rsid w:val="009B79B5"/>
    <w:rsid w:val="009C18B3"/>
    <w:rsid w:val="009C24DE"/>
    <w:rsid w:val="009F6E32"/>
    <w:rsid w:val="00A13B3D"/>
    <w:rsid w:val="00A44BC7"/>
    <w:rsid w:val="00A471FA"/>
    <w:rsid w:val="00A57D4F"/>
    <w:rsid w:val="00A63E14"/>
    <w:rsid w:val="00A80B0A"/>
    <w:rsid w:val="00A8468C"/>
    <w:rsid w:val="00A97AB5"/>
    <w:rsid w:val="00AC10FC"/>
    <w:rsid w:val="00AC6CF4"/>
    <w:rsid w:val="00AD3236"/>
    <w:rsid w:val="00AD3AE5"/>
    <w:rsid w:val="00AD3BA7"/>
    <w:rsid w:val="00AE23ED"/>
    <w:rsid w:val="00AF1F3B"/>
    <w:rsid w:val="00B02A92"/>
    <w:rsid w:val="00B144CA"/>
    <w:rsid w:val="00B17E4D"/>
    <w:rsid w:val="00B26B65"/>
    <w:rsid w:val="00B45BB0"/>
    <w:rsid w:val="00B471B6"/>
    <w:rsid w:val="00B52C09"/>
    <w:rsid w:val="00B7752B"/>
    <w:rsid w:val="00B77EE1"/>
    <w:rsid w:val="00B8088E"/>
    <w:rsid w:val="00B80891"/>
    <w:rsid w:val="00B93712"/>
    <w:rsid w:val="00B9409C"/>
    <w:rsid w:val="00B95CFF"/>
    <w:rsid w:val="00BA1CBA"/>
    <w:rsid w:val="00BB0A78"/>
    <w:rsid w:val="00BC5606"/>
    <w:rsid w:val="00BD281F"/>
    <w:rsid w:val="00C100A6"/>
    <w:rsid w:val="00C2353E"/>
    <w:rsid w:val="00C243C5"/>
    <w:rsid w:val="00C24D59"/>
    <w:rsid w:val="00C256B5"/>
    <w:rsid w:val="00C46294"/>
    <w:rsid w:val="00C55A7C"/>
    <w:rsid w:val="00C60AD3"/>
    <w:rsid w:val="00C653B7"/>
    <w:rsid w:val="00C656C8"/>
    <w:rsid w:val="00C731A5"/>
    <w:rsid w:val="00C91B6B"/>
    <w:rsid w:val="00C9572E"/>
    <w:rsid w:val="00C977EF"/>
    <w:rsid w:val="00C97CFC"/>
    <w:rsid w:val="00CA475F"/>
    <w:rsid w:val="00CB481B"/>
    <w:rsid w:val="00CB6581"/>
    <w:rsid w:val="00CB7028"/>
    <w:rsid w:val="00CC30F8"/>
    <w:rsid w:val="00CC711B"/>
    <w:rsid w:val="00CD356D"/>
    <w:rsid w:val="00CD4123"/>
    <w:rsid w:val="00D1242E"/>
    <w:rsid w:val="00D2158A"/>
    <w:rsid w:val="00D32643"/>
    <w:rsid w:val="00D40A1C"/>
    <w:rsid w:val="00D41C52"/>
    <w:rsid w:val="00D441C9"/>
    <w:rsid w:val="00D517B3"/>
    <w:rsid w:val="00D72BCF"/>
    <w:rsid w:val="00D768CA"/>
    <w:rsid w:val="00D779D0"/>
    <w:rsid w:val="00D83825"/>
    <w:rsid w:val="00D8708E"/>
    <w:rsid w:val="00D932A0"/>
    <w:rsid w:val="00D935DF"/>
    <w:rsid w:val="00DA279E"/>
    <w:rsid w:val="00DC0356"/>
    <w:rsid w:val="00DC0424"/>
    <w:rsid w:val="00DC155C"/>
    <w:rsid w:val="00DC549E"/>
    <w:rsid w:val="00DD6B6B"/>
    <w:rsid w:val="00DE1EFD"/>
    <w:rsid w:val="00DE4288"/>
    <w:rsid w:val="00DE464D"/>
    <w:rsid w:val="00DE7768"/>
    <w:rsid w:val="00DF2472"/>
    <w:rsid w:val="00DF3231"/>
    <w:rsid w:val="00DF3F1F"/>
    <w:rsid w:val="00DF6CFA"/>
    <w:rsid w:val="00E01A83"/>
    <w:rsid w:val="00E01F34"/>
    <w:rsid w:val="00E02421"/>
    <w:rsid w:val="00E23F96"/>
    <w:rsid w:val="00E26F80"/>
    <w:rsid w:val="00E365DF"/>
    <w:rsid w:val="00E37D37"/>
    <w:rsid w:val="00E479CE"/>
    <w:rsid w:val="00E56019"/>
    <w:rsid w:val="00E56CC0"/>
    <w:rsid w:val="00E62E93"/>
    <w:rsid w:val="00E653C5"/>
    <w:rsid w:val="00E67386"/>
    <w:rsid w:val="00E75067"/>
    <w:rsid w:val="00E77AB7"/>
    <w:rsid w:val="00E837CE"/>
    <w:rsid w:val="00EA054A"/>
    <w:rsid w:val="00EB0E1B"/>
    <w:rsid w:val="00EB16BF"/>
    <w:rsid w:val="00EB20A2"/>
    <w:rsid w:val="00EB672F"/>
    <w:rsid w:val="00EC5D51"/>
    <w:rsid w:val="00EC6A58"/>
    <w:rsid w:val="00ED14A2"/>
    <w:rsid w:val="00EE67C3"/>
    <w:rsid w:val="00EF0CBB"/>
    <w:rsid w:val="00EF1943"/>
    <w:rsid w:val="00EF1A7A"/>
    <w:rsid w:val="00F02A31"/>
    <w:rsid w:val="00F03A92"/>
    <w:rsid w:val="00F05387"/>
    <w:rsid w:val="00F055DB"/>
    <w:rsid w:val="00F0615D"/>
    <w:rsid w:val="00F159FF"/>
    <w:rsid w:val="00F2728F"/>
    <w:rsid w:val="00F30CA0"/>
    <w:rsid w:val="00F364DF"/>
    <w:rsid w:val="00F371C3"/>
    <w:rsid w:val="00F37ECA"/>
    <w:rsid w:val="00F41362"/>
    <w:rsid w:val="00F41572"/>
    <w:rsid w:val="00F45781"/>
    <w:rsid w:val="00F45CC1"/>
    <w:rsid w:val="00F52E7C"/>
    <w:rsid w:val="00F52FC0"/>
    <w:rsid w:val="00F57A4B"/>
    <w:rsid w:val="00F60D56"/>
    <w:rsid w:val="00F76373"/>
    <w:rsid w:val="00F81B96"/>
    <w:rsid w:val="00F83152"/>
    <w:rsid w:val="00F83597"/>
    <w:rsid w:val="00FA333B"/>
    <w:rsid w:val="00FB720C"/>
    <w:rsid w:val="00FB7901"/>
    <w:rsid w:val="00FC0690"/>
    <w:rsid w:val="00FC19E7"/>
    <w:rsid w:val="00FD3A05"/>
    <w:rsid w:val="00FD3A7D"/>
    <w:rsid w:val="00FE26C5"/>
    <w:rsid w:val="00FF3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D5097"/>
    <w:pPr>
      <w:spacing w:after="200" w:line="360" w:lineRule="auto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next w:val="Normln"/>
    <w:link w:val="Nadpis1Char"/>
    <w:qFormat/>
    <w:rsid w:val="00750A81"/>
    <w:pPr>
      <w:keepNext/>
      <w:keepLines/>
      <w:pageBreakBefore/>
      <w:spacing w:after="200"/>
      <w:outlineLvl w:val="0"/>
    </w:pPr>
    <w:rPr>
      <w:rFonts w:ascii="Calibri" w:eastAsia="Times New Roman" w:hAnsi="Calibri"/>
      <w:bCs/>
      <w:kern w:val="32"/>
      <w:sz w:val="56"/>
      <w:szCs w:val="32"/>
    </w:rPr>
  </w:style>
  <w:style w:type="paragraph" w:styleId="Nadpis2">
    <w:name w:val="heading 2"/>
    <w:next w:val="Normln"/>
    <w:link w:val="Nadpis2Char"/>
    <w:qFormat/>
    <w:rsid w:val="007030BC"/>
    <w:pPr>
      <w:keepNext/>
      <w:keepLines/>
      <w:spacing w:before="200" w:after="200"/>
      <w:outlineLvl w:val="1"/>
    </w:pPr>
    <w:rPr>
      <w:rFonts w:ascii="Calibri" w:eastAsia="Times New Roman" w:hAnsi="Calibri"/>
      <w:bCs/>
      <w:iCs/>
      <w:sz w:val="48"/>
      <w:szCs w:val="28"/>
    </w:rPr>
  </w:style>
  <w:style w:type="paragraph" w:styleId="Nadpis3">
    <w:name w:val="heading 3"/>
    <w:next w:val="Normln"/>
    <w:link w:val="Nadpis3Char"/>
    <w:qFormat/>
    <w:rsid w:val="00750A81"/>
    <w:pPr>
      <w:keepNext/>
      <w:spacing w:before="400" w:after="200"/>
      <w:outlineLvl w:val="2"/>
    </w:pPr>
    <w:rPr>
      <w:rFonts w:ascii="Calibri" w:eastAsia="Times New Roman" w:hAnsi="Calibri"/>
      <w:bCs/>
      <w:sz w:val="40"/>
      <w:szCs w:val="26"/>
    </w:rPr>
  </w:style>
  <w:style w:type="paragraph" w:styleId="Nadpis4">
    <w:name w:val="heading 4"/>
    <w:next w:val="Normln"/>
    <w:link w:val="Nadpis4Char"/>
    <w:qFormat/>
    <w:rsid w:val="00750A81"/>
    <w:pPr>
      <w:keepNext/>
      <w:keepLines/>
      <w:spacing w:before="320" w:after="200"/>
      <w:outlineLvl w:val="3"/>
    </w:pPr>
    <w:rPr>
      <w:rFonts w:ascii="Calibri" w:eastAsia="Times New Roman" w:hAnsi="Calibri"/>
      <w:bCs/>
      <w:sz w:val="32"/>
      <w:szCs w:val="28"/>
    </w:rPr>
  </w:style>
  <w:style w:type="paragraph" w:styleId="Nadpis5">
    <w:name w:val="heading 5"/>
    <w:next w:val="Normln"/>
    <w:link w:val="Nadpis5Char"/>
    <w:uiPriority w:val="9"/>
    <w:qFormat/>
    <w:rsid w:val="00750A81"/>
    <w:pPr>
      <w:keepNext/>
      <w:keepLines/>
      <w:spacing w:before="280" w:after="200"/>
      <w:outlineLvl w:val="4"/>
    </w:pPr>
    <w:rPr>
      <w:rFonts w:ascii="Calibri" w:eastAsia="Times New Roman" w:hAnsi="Calibri"/>
      <w:sz w:val="28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link w:val="Nadpis2"/>
    <w:rsid w:val="007030BC"/>
    <w:rPr>
      <w:rFonts w:ascii="Calibri" w:eastAsia="Times New Roman" w:hAnsi="Calibri"/>
      <w:bCs/>
      <w:iCs/>
      <w:sz w:val="48"/>
      <w:szCs w:val="28"/>
    </w:rPr>
  </w:style>
  <w:style w:type="character" w:customStyle="1" w:styleId="Nadpis1Char">
    <w:name w:val="Nadpis 1 Char"/>
    <w:link w:val="Nadpis1"/>
    <w:rsid w:val="00750A81"/>
    <w:rPr>
      <w:rFonts w:ascii="Calibri" w:eastAsia="Times New Roman" w:hAnsi="Calibri"/>
      <w:bCs/>
      <w:kern w:val="32"/>
      <w:sz w:val="56"/>
      <w:szCs w:val="32"/>
    </w:rPr>
  </w:style>
  <w:style w:type="character" w:customStyle="1" w:styleId="Nadpis3Char">
    <w:name w:val="Nadpis 3 Char"/>
    <w:link w:val="Nadpis3"/>
    <w:rsid w:val="00750A81"/>
    <w:rPr>
      <w:rFonts w:ascii="Calibri" w:eastAsia="Times New Roman" w:hAnsi="Calibri"/>
      <w:bCs/>
      <w:sz w:val="40"/>
      <w:szCs w:val="26"/>
    </w:rPr>
  </w:style>
  <w:style w:type="character" w:customStyle="1" w:styleId="Nadpis4Char">
    <w:name w:val="Nadpis 4 Char"/>
    <w:link w:val="Nadpis4"/>
    <w:rsid w:val="00750A81"/>
    <w:rPr>
      <w:rFonts w:ascii="Calibri" w:eastAsia="Times New Roman" w:hAnsi="Calibri"/>
      <w:bCs/>
      <w:sz w:val="32"/>
      <w:szCs w:val="28"/>
    </w:rPr>
  </w:style>
  <w:style w:type="character" w:customStyle="1" w:styleId="Nadpis5Char">
    <w:name w:val="Nadpis 5 Char"/>
    <w:link w:val="Nadpis5"/>
    <w:uiPriority w:val="9"/>
    <w:rsid w:val="00750A81"/>
    <w:rPr>
      <w:rFonts w:ascii="Calibri" w:eastAsia="Times New Roman" w:hAnsi="Calibri"/>
      <w:sz w:val="28"/>
      <w:szCs w:val="24"/>
    </w:rPr>
  </w:style>
  <w:style w:type="paragraph" w:styleId="Zhlav">
    <w:name w:val="header"/>
    <w:basedOn w:val="Normln"/>
    <w:link w:val="ZhlavChar"/>
    <w:uiPriority w:val="99"/>
    <w:unhideWhenUsed/>
    <w:rsid w:val="00887231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link w:val="Zhlav"/>
    <w:uiPriority w:val="99"/>
    <w:rsid w:val="00887231"/>
    <w:rPr>
      <w:rFonts w:ascii="Times New Roman" w:eastAsia="Times New Roman" w:hAnsi="Times New Roman" w:cs="Times New Roman"/>
      <w:sz w:val="28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887231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link w:val="Zpat"/>
    <w:uiPriority w:val="99"/>
    <w:rsid w:val="00887231"/>
    <w:rPr>
      <w:rFonts w:ascii="Times New Roman" w:eastAsia="Times New Roman" w:hAnsi="Times New Roman" w:cs="Times New Roman"/>
      <w:sz w:val="28"/>
      <w:szCs w:val="24"/>
      <w:lang w:eastAsia="cs-CZ"/>
    </w:rPr>
  </w:style>
  <w:style w:type="character" w:styleId="Hypertextovodkaz">
    <w:name w:val="Hyperlink"/>
    <w:uiPriority w:val="99"/>
    <w:unhideWhenUsed/>
    <w:rsid w:val="00750A81"/>
    <w:rPr>
      <w:color w:val="0000FF"/>
      <w:u w:val="single"/>
    </w:rPr>
  </w:style>
  <w:style w:type="paragraph" w:styleId="Obsah1">
    <w:name w:val="toc 1"/>
    <w:basedOn w:val="Normln"/>
    <w:next w:val="Normln"/>
    <w:autoRedefine/>
    <w:uiPriority w:val="39"/>
    <w:unhideWhenUsed/>
    <w:rsid w:val="003446A8"/>
    <w:pPr>
      <w:spacing w:after="60" w:line="240" w:lineRule="auto"/>
    </w:pPr>
  </w:style>
  <w:style w:type="paragraph" w:styleId="Obsah2">
    <w:name w:val="toc 2"/>
    <w:basedOn w:val="Normln"/>
    <w:next w:val="Normln"/>
    <w:autoRedefine/>
    <w:uiPriority w:val="39"/>
    <w:unhideWhenUsed/>
    <w:rsid w:val="003446A8"/>
    <w:pPr>
      <w:spacing w:after="60" w:line="240" w:lineRule="auto"/>
      <w:ind w:left="425"/>
    </w:pPr>
  </w:style>
  <w:style w:type="paragraph" w:styleId="Obsah3">
    <w:name w:val="toc 3"/>
    <w:basedOn w:val="Normln"/>
    <w:next w:val="Normln"/>
    <w:autoRedefine/>
    <w:uiPriority w:val="39"/>
    <w:unhideWhenUsed/>
    <w:rsid w:val="003446A8"/>
    <w:pPr>
      <w:spacing w:after="60" w:line="240" w:lineRule="auto"/>
      <w:ind w:left="851"/>
    </w:pPr>
  </w:style>
  <w:style w:type="paragraph" w:styleId="Obsah4">
    <w:name w:val="toc 4"/>
    <w:basedOn w:val="Normln"/>
    <w:next w:val="Normln"/>
    <w:autoRedefine/>
    <w:uiPriority w:val="39"/>
    <w:semiHidden/>
    <w:unhideWhenUsed/>
    <w:rsid w:val="00750A81"/>
    <w:pPr>
      <w:spacing w:after="120"/>
      <w:ind w:left="1276"/>
    </w:pPr>
  </w:style>
  <w:style w:type="paragraph" w:styleId="Obsah5">
    <w:name w:val="toc 5"/>
    <w:basedOn w:val="Normln"/>
    <w:next w:val="Normln"/>
    <w:autoRedefine/>
    <w:uiPriority w:val="39"/>
    <w:semiHidden/>
    <w:unhideWhenUsed/>
    <w:rsid w:val="00750A81"/>
    <w:pPr>
      <w:spacing w:after="120"/>
      <w:ind w:left="1701"/>
    </w:pPr>
  </w:style>
  <w:style w:type="paragraph" w:styleId="Textkomente">
    <w:name w:val="annotation text"/>
    <w:basedOn w:val="Normln"/>
    <w:link w:val="TextkomenteChar"/>
    <w:semiHidden/>
    <w:unhideWhenUsed/>
    <w:rsid w:val="00C60AD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link w:val="Textkomente"/>
    <w:semiHidden/>
    <w:rsid w:val="00C60AD3"/>
    <w:rPr>
      <w:rFonts w:ascii="Cambria" w:eastAsia="Times New Roman" w:hAnsi="Cambria"/>
    </w:rPr>
  </w:style>
  <w:style w:type="character" w:styleId="Odkaznakoment">
    <w:name w:val="annotation reference"/>
    <w:semiHidden/>
    <w:rsid w:val="00C60AD3"/>
    <w:rPr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0A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C60AD3"/>
    <w:rPr>
      <w:rFonts w:ascii="Tahoma" w:eastAsia="Times New Roman" w:hAnsi="Tahoma" w:cs="Tahoma"/>
      <w:sz w:val="16"/>
      <w:szCs w:val="16"/>
    </w:rPr>
  </w:style>
  <w:style w:type="paragraph" w:styleId="Titulek">
    <w:name w:val="caption"/>
    <w:basedOn w:val="Normln"/>
    <w:next w:val="Normln"/>
    <w:uiPriority w:val="35"/>
    <w:qFormat/>
    <w:rsid w:val="00323CCD"/>
    <w:pPr>
      <w:spacing w:line="240" w:lineRule="auto"/>
    </w:pPr>
    <w:rPr>
      <w:b/>
      <w:bCs/>
      <w:color w:val="4F81BD"/>
      <w:sz w:val="18"/>
      <w:szCs w:val="18"/>
    </w:rPr>
  </w:style>
  <w:style w:type="table" w:styleId="Mkatabulky">
    <w:name w:val="Table Grid"/>
    <w:basedOn w:val="Normlntabulka"/>
    <w:uiPriority w:val="59"/>
    <w:rsid w:val="00E23F96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739B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739BB"/>
    <w:rPr>
      <w:rFonts w:ascii="Times New Roman" w:eastAsia="Times New Roman" w:hAnsi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Cambria" w:hAnsi="Cambria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D5097"/>
    <w:pPr>
      <w:spacing w:after="200" w:line="360" w:lineRule="auto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next w:val="Normln"/>
    <w:link w:val="Nadpis1Char"/>
    <w:qFormat/>
    <w:rsid w:val="00750A81"/>
    <w:pPr>
      <w:keepNext/>
      <w:keepLines/>
      <w:pageBreakBefore/>
      <w:spacing w:after="200"/>
      <w:outlineLvl w:val="0"/>
    </w:pPr>
    <w:rPr>
      <w:rFonts w:ascii="Calibri" w:eastAsia="Times New Roman" w:hAnsi="Calibri"/>
      <w:bCs/>
      <w:kern w:val="32"/>
      <w:sz w:val="56"/>
      <w:szCs w:val="32"/>
    </w:rPr>
  </w:style>
  <w:style w:type="paragraph" w:styleId="Nadpis2">
    <w:name w:val="heading 2"/>
    <w:next w:val="Normln"/>
    <w:link w:val="Nadpis2Char"/>
    <w:qFormat/>
    <w:rsid w:val="007030BC"/>
    <w:pPr>
      <w:keepNext/>
      <w:keepLines/>
      <w:spacing w:before="200" w:after="200"/>
      <w:outlineLvl w:val="1"/>
    </w:pPr>
    <w:rPr>
      <w:rFonts w:ascii="Calibri" w:eastAsia="Times New Roman" w:hAnsi="Calibri"/>
      <w:bCs/>
      <w:iCs/>
      <w:sz w:val="48"/>
      <w:szCs w:val="28"/>
    </w:rPr>
  </w:style>
  <w:style w:type="paragraph" w:styleId="Nadpis3">
    <w:name w:val="heading 3"/>
    <w:next w:val="Normln"/>
    <w:link w:val="Nadpis3Char"/>
    <w:qFormat/>
    <w:rsid w:val="00750A81"/>
    <w:pPr>
      <w:keepNext/>
      <w:spacing w:before="400" w:after="200"/>
      <w:outlineLvl w:val="2"/>
    </w:pPr>
    <w:rPr>
      <w:rFonts w:ascii="Calibri" w:eastAsia="Times New Roman" w:hAnsi="Calibri"/>
      <w:bCs/>
      <w:sz w:val="40"/>
      <w:szCs w:val="26"/>
    </w:rPr>
  </w:style>
  <w:style w:type="paragraph" w:styleId="Nadpis4">
    <w:name w:val="heading 4"/>
    <w:next w:val="Normln"/>
    <w:link w:val="Nadpis4Char"/>
    <w:qFormat/>
    <w:rsid w:val="00750A81"/>
    <w:pPr>
      <w:keepNext/>
      <w:keepLines/>
      <w:spacing w:before="320" w:after="200"/>
      <w:outlineLvl w:val="3"/>
    </w:pPr>
    <w:rPr>
      <w:rFonts w:ascii="Calibri" w:eastAsia="Times New Roman" w:hAnsi="Calibri"/>
      <w:bCs/>
      <w:sz w:val="32"/>
      <w:szCs w:val="28"/>
    </w:rPr>
  </w:style>
  <w:style w:type="paragraph" w:styleId="Nadpis5">
    <w:name w:val="heading 5"/>
    <w:next w:val="Normln"/>
    <w:link w:val="Nadpis5Char"/>
    <w:uiPriority w:val="9"/>
    <w:qFormat/>
    <w:rsid w:val="00750A81"/>
    <w:pPr>
      <w:keepNext/>
      <w:keepLines/>
      <w:spacing w:before="280" w:after="200"/>
      <w:outlineLvl w:val="4"/>
    </w:pPr>
    <w:rPr>
      <w:rFonts w:ascii="Calibri" w:eastAsia="Times New Roman" w:hAnsi="Calibri"/>
      <w:sz w:val="28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link w:val="Nadpis2"/>
    <w:rsid w:val="007030BC"/>
    <w:rPr>
      <w:rFonts w:ascii="Calibri" w:eastAsia="Times New Roman" w:hAnsi="Calibri"/>
      <w:bCs/>
      <w:iCs/>
      <w:sz w:val="48"/>
      <w:szCs w:val="28"/>
    </w:rPr>
  </w:style>
  <w:style w:type="character" w:customStyle="1" w:styleId="Nadpis1Char">
    <w:name w:val="Nadpis 1 Char"/>
    <w:link w:val="Nadpis1"/>
    <w:rsid w:val="00750A81"/>
    <w:rPr>
      <w:rFonts w:ascii="Calibri" w:eastAsia="Times New Roman" w:hAnsi="Calibri"/>
      <w:bCs/>
      <w:kern w:val="32"/>
      <w:sz w:val="56"/>
      <w:szCs w:val="32"/>
    </w:rPr>
  </w:style>
  <w:style w:type="character" w:customStyle="1" w:styleId="Nadpis3Char">
    <w:name w:val="Nadpis 3 Char"/>
    <w:link w:val="Nadpis3"/>
    <w:rsid w:val="00750A81"/>
    <w:rPr>
      <w:rFonts w:ascii="Calibri" w:eastAsia="Times New Roman" w:hAnsi="Calibri"/>
      <w:bCs/>
      <w:sz w:val="40"/>
      <w:szCs w:val="26"/>
    </w:rPr>
  </w:style>
  <w:style w:type="character" w:customStyle="1" w:styleId="Nadpis4Char">
    <w:name w:val="Nadpis 4 Char"/>
    <w:link w:val="Nadpis4"/>
    <w:rsid w:val="00750A81"/>
    <w:rPr>
      <w:rFonts w:ascii="Calibri" w:eastAsia="Times New Roman" w:hAnsi="Calibri"/>
      <w:bCs/>
      <w:sz w:val="32"/>
      <w:szCs w:val="28"/>
    </w:rPr>
  </w:style>
  <w:style w:type="character" w:customStyle="1" w:styleId="Nadpis5Char">
    <w:name w:val="Nadpis 5 Char"/>
    <w:link w:val="Nadpis5"/>
    <w:uiPriority w:val="9"/>
    <w:rsid w:val="00750A81"/>
    <w:rPr>
      <w:rFonts w:ascii="Calibri" w:eastAsia="Times New Roman" w:hAnsi="Calibri"/>
      <w:sz w:val="28"/>
      <w:szCs w:val="24"/>
    </w:rPr>
  </w:style>
  <w:style w:type="paragraph" w:styleId="Zhlav">
    <w:name w:val="header"/>
    <w:basedOn w:val="Normln"/>
    <w:link w:val="ZhlavChar"/>
    <w:uiPriority w:val="99"/>
    <w:unhideWhenUsed/>
    <w:rsid w:val="00887231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link w:val="Zhlav"/>
    <w:uiPriority w:val="99"/>
    <w:rsid w:val="00887231"/>
    <w:rPr>
      <w:rFonts w:ascii="Times New Roman" w:eastAsia="Times New Roman" w:hAnsi="Times New Roman" w:cs="Times New Roman"/>
      <w:sz w:val="28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887231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link w:val="Zpat"/>
    <w:uiPriority w:val="99"/>
    <w:rsid w:val="00887231"/>
    <w:rPr>
      <w:rFonts w:ascii="Times New Roman" w:eastAsia="Times New Roman" w:hAnsi="Times New Roman" w:cs="Times New Roman"/>
      <w:sz w:val="28"/>
      <w:szCs w:val="24"/>
      <w:lang w:eastAsia="cs-CZ"/>
    </w:rPr>
  </w:style>
  <w:style w:type="character" w:styleId="Hypertextovodkaz">
    <w:name w:val="Hyperlink"/>
    <w:uiPriority w:val="99"/>
    <w:unhideWhenUsed/>
    <w:rsid w:val="00750A81"/>
    <w:rPr>
      <w:color w:val="0000FF"/>
      <w:u w:val="single"/>
    </w:rPr>
  </w:style>
  <w:style w:type="paragraph" w:styleId="Obsah1">
    <w:name w:val="toc 1"/>
    <w:basedOn w:val="Normln"/>
    <w:next w:val="Normln"/>
    <w:autoRedefine/>
    <w:uiPriority w:val="39"/>
    <w:unhideWhenUsed/>
    <w:rsid w:val="003446A8"/>
    <w:pPr>
      <w:spacing w:after="60" w:line="240" w:lineRule="auto"/>
    </w:pPr>
  </w:style>
  <w:style w:type="paragraph" w:styleId="Obsah2">
    <w:name w:val="toc 2"/>
    <w:basedOn w:val="Normln"/>
    <w:next w:val="Normln"/>
    <w:autoRedefine/>
    <w:uiPriority w:val="39"/>
    <w:unhideWhenUsed/>
    <w:rsid w:val="003446A8"/>
    <w:pPr>
      <w:spacing w:after="60" w:line="240" w:lineRule="auto"/>
      <w:ind w:left="425"/>
    </w:pPr>
  </w:style>
  <w:style w:type="paragraph" w:styleId="Obsah3">
    <w:name w:val="toc 3"/>
    <w:basedOn w:val="Normln"/>
    <w:next w:val="Normln"/>
    <w:autoRedefine/>
    <w:uiPriority w:val="39"/>
    <w:unhideWhenUsed/>
    <w:rsid w:val="003446A8"/>
    <w:pPr>
      <w:spacing w:after="60" w:line="240" w:lineRule="auto"/>
      <w:ind w:left="851"/>
    </w:pPr>
  </w:style>
  <w:style w:type="paragraph" w:styleId="Obsah4">
    <w:name w:val="toc 4"/>
    <w:basedOn w:val="Normln"/>
    <w:next w:val="Normln"/>
    <w:autoRedefine/>
    <w:uiPriority w:val="39"/>
    <w:semiHidden/>
    <w:unhideWhenUsed/>
    <w:rsid w:val="00750A81"/>
    <w:pPr>
      <w:spacing w:after="120"/>
      <w:ind w:left="1276"/>
    </w:pPr>
  </w:style>
  <w:style w:type="paragraph" w:styleId="Obsah5">
    <w:name w:val="toc 5"/>
    <w:basedOn w:val="Normln"/>
    <w:next w:val="Normln"/>
    <w:autoRedefine/>
    <w:uiPriority w:val="39"/>
    <w:semiHidden/>
    <w:unhideWhenUsed/>
    <w:rsid w:val="00750A81"/>
    <w:pPr>
      <w:spacing w:after="120"/>
      <w:ind w:left="1701"/>
    </w:pPr>
  </w:style>
  <w:style w:type="paragraph" w:styleId="Textkomente">
    <w:name w:val="annotation text"/>
    <w:basedOn w:val="Normln"/>
    <w:link w:val="TextkomenteChar"/>
    <w:semiHidden/>
    <w:unhideWhenUsed/>
    <w:rsid w:val="00C60AD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link w:val="Textkomente"/>
    <w:semiHidden/>
    <w:rsid w:val="00C60AD3"/>
    <w:rPr>
      <w:rFonts w:ascii="Cambria" w:eastAsia="Times New Roman" w:hAnsi="Cambria"/>
    </w:rPr>
  </w:style>
  <w:style w:type="character" w:styleId="Odkaznakoment">
    <w:name w:val="annotation reference"/>
    <w:semiHidden/>
    <w:rsid w:val="00C60AD3"/>
    <w:rPr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0A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C60AD3"/>
    <w:rPr>
      <w:rFonts w:ascii="Tahoma" w:eastAsia="Times New Roman" w:hAnsi="Tahoma" w:cs="Tahoma"/>
      <w:sz w:val="16"/>
      <w:szCs w:val="16"/>
    </w:rPr>
  </w:style>
  <w:style w:type="paragraph" w:styleId="Titulek">
    <w:name w:val="caption"/>
    <w:basedOn w:val="Normln"/>
    <w:next w:val="Normln"/>
    <w:uiPriority w:val="35"/>
    <w:qFormat/>
    <w:rsid w:val="00323CCD"/>
    <w:pPr>
      <w:spacing w:line="240" w:lineRule="auto"/>
    </w:pPr>
    <w:rPr>
      <w:b/>
      <w:bCs/>
      <w:color w:val="4F81BD"/>
      <w:sz w:val="18"/>
      <w:szCs w:val="18"/>
    </w:rPr>
  </w:style>
  <w:style w:type="table" w:styleId="Mkatabulky">
    <w:name w:val="Table Grid"/>
    <w:basedOn w:val="Normlntabulka"/>
    <w:uiPriority w:val="59"/>
    <w:rsid w:val="00E23F96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739B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739BB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519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66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90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77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983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6671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559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8.png"/><Relationship Id="rId42" Type="http://schemas.microsoft.com/office/2007/relationships/hdphoto" Target="media/hdphoto12.wdp"/><Relationship Id="rId47" Type="http://schemas.openxmlformats.org/officeDocument/2006/relationships/image" Target="media/image25.png"/><Relationship Id="rId63" Type="http://schemas.openxmlformats.org/officeDocument/2006/relationships/image" Target="media/image36.png"/><Relationship Id="rId68" Type="http://schemas.microsoft.com/office/2007/relationships/hdphoto" Target="media/hdphoto21.wdp"/><Relationship Id="rId84" Type="http://schemas.openxmlformats.org/officeDocument/2006/relationships/image" Target="media/image51.png"/><Relationship Id="rId89" Type="http://schemas.microsoft.com/office/2007/relationships/hdphoto" Target="media/hdphoto27.wdp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9" Type="http://schemas.openxmlformats.org/officeDocument/2006/relationships/image" Target="media/image13.png"/><Relationship Id="rId107" Type="http://schemas.microsoft.com/office/2007/relationships/hdphoto" Target="media/hdphoto32.wdp"/><Relationship Id="rId11" Type="http://schemas.openxmlformats.org/officeDocument/2006/relationships/image" Target="media/image2.png"/><Relationship Id="rId24" Type="http://schemas.microsoft.com/office/2007/relationships/hdphoto" Target="media/hdphoto7.wdp"/><Relationship Id="rId32" Type="http://schemas.microsoft.com/office/2007/relationships/hdphoto" Target="media/hdphoto9.wdp"/><Relationship Id="rId37" Type="http://schemas.openxmlformats.org/officeDocument/2006/relationships/image" Target="media/image20.png"/><Relationship Id="rId40" Type="http://schemas.microsoft.com/office/2007/relationships/hdphoto" Target="media/hdphoto11.wdp"/><Relationship Id="rId45" Type="http://schemas.openxmlformats.org/officeDocument/2006/relationships/image" Target="media/image24.png"/><Relationship Id="rId53" Type="http://schemas.openxmlformats.org/officeDocument/2006/relationships/image" Target="media/image28.tiff"/><Relationship Id="rId58" Type="http://schemas.openxmlformats.org/officeDocument/2006/relationships/image" Target="media/image32.tiff"/><Relationship Id="rId66" Type="http://schemas.openxmlformats.org/officeDocument/2006/relationships/image" Target="media/image38.tiff"/><Relationship Id="rId74" Type="http://schemas.openxmlformats.org/officeDocument/2006/relationships/image" Target="media/image44.tiff"/><Relationship Id="rId79" Type="http://schemas.openxmlformats.org/officeDocument/2006/relationships/image" Target="media/image48.jpeg"/><Relationship Id="rId87" Type="http://schemas.openxmlformats.org/officeDocument/2006/relationships/image" Target="media/image53.tiff"/><Relationship Id="rId102" Type="http://schemas.openxmlformats.org/officeDocument/2006/relationships/image" Target="media/image64.tiff"/><Relationship Id="rId110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image" Target="media/image34.tiff"/><Relationship Id="rId82" Type="http://schemas.microsoft.com/office/2007/relationships/hdphoto" Target="media/hdphoto25.wdp"/><Relationship Id="rId90" Type="http://schemas.openxmlformats.org/officeDocument/2006/relationships/image" Target="media/image55.tiff"/><Relationship Id="rId95" Type="http://schemas.openxmlformats.org/officeDocument/2006/relationships/image" Target="media/image59.tiff"/><Relationship Id="rId19" Type="http://schemas.openxmlformats.org/officeDocument/2006/relationships/image" Target="media/image6.png"/><Relationship Id="rId14" Type="http://schemas.microsoft.com/office/2007/relationships/hdphoto" Target="media/hdphoto3.wdp"/><Relationship Id="rId22" Type="http://schemas.microsoft.com/office/2007/relationships/hdphoto" Target="media/hdphoto6.wdp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8.png"/><Relationship Id="rId43" Type="http://schemas.openxmlformats.org/officeDocument/2006/relationships/image" Target="media/image23.png"/><Relationship Id="rId48" Type="http://schemas.microsoft.com/office/2007/relationships/hdphoto" Target="media/hdphoto15.wdp"/><Relationship Id="rId56" Type="http://schemas.microsoft.com/office/2007/relationships/hdphoto" Target="media/hdphoto18.wdp"/><Relationship Id="rId64" Type="http://schemas.microsoft.com/office/2007/relationships/hdphoto" Target="media/hdphoto20.wdp"/><Relationship Id="rId69" Type="http://schemas.openxmlformats.org/officeDocument/2006/relationships/image" Target="media/image40.tiff"/><Relationship Id="rId77" Type="http://schemas.openxmlformats.org/officeDocument/2006/relationships/image" Target="media/image46.tiff"/><Relationship Id="rId100" Type="http://schemas.openxmlformats.org/officeDocument/2006/relationships/image" Target="media/image63.png"/><Relationship Id="rId105" Type="http://schemas.microsoft.com/office/2007/relationships/hdphoto" Target="media/hdphoto31.wdp"/><Relationship Id="rId113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27.png"/><Relationship Id="rId72" Type="http://schemas.microsoft.com/office/2007/relationships/hdphoto" Target="media/hdphoto22.wdp"/><Relationship Id="rId80" Type="http://schemas.microsoft.com/office/2007/relationships/hdphoto" Target="media/hdphoto24.wdp"/><Relationship Id="rId85" Type="http://schemas.microsoft.com/office/2007/relationships/hdphoto" Target="media/hdphoto26.wdp"/><Relationship Id="rId93" Type="http://schemas.microsoft.com/office/2007/relationships/hdphoto" Target="media/hdphoto28.wdp"/><Relationship Id="rId98" Type="http://schemas.openxmlformats.org/officeDocument/2006/relationships/image" Target="media/image61.tiff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image" Target="media/image5.png"/><Relationship Id="rId25" Type="http://schemas.openxmlformats.org/officeDocument/2006/relationships/image" Target="media/image10.png"/><Relationship Id="rId33" Type="http://schemas.openxmlformats.org/officeDocument/2006/relationships/image" Target="media/image16.png"/><Relationship Id="rId38" Type="http://schemas.microsoft.com/office/2007/relationships/hdphoto" Target="media/hdphoto10.wdp"/><Relationship Id="rId46" Type="http://schemas.microsoft.com/office/2007/relationships/hdphoto" Target="media/hdphoto14.wdp"/><Relationship Id="rId59" Type="http://schemas.openxmlformats.org/officeDocument/2006/relationships/image" Target="media/image33.png"/><Relationship Id="rId67" Type="http://schemas.openxmlformats.org/officeDocument/2006/relationships/image" Target="media/image39.png"/><Relationship Id="rId103" Type="http://schemas.openxmlformats.org/officeDocument/2006/relationships/image" Target="media/image65.tiff"/><Relationship Id="rId108" Type="http://schemas.openxmlformats.org/officeDocument/2006/relationships/image" Target="media/image68.png"/><Relationship Id="rId20" Type="http://schemas.openxmlformats.org/officeDocument/2006/relationships/image" Target="media/image7.png"/><Relationship Id="rId41" Type="http://schemas.openxmlformats.org/officeDocument/2006/relationships/image" Target="media/image22.png"/><Relationship Id="rId54" Type="http://schemas.openxmlformats.org/officeDocument/2006/relationships/image" Target="media/image29.tiff"/><Relationship Id="rId62" Type="http://schemas.openxmlformats.org/officeDocument/2006/relationships/image" Target="media/image35.tiff"/><Relationship Id="rId70" Type="http://schemas.openxmlformats.org/officeDocument/2006/relationships/image" Target="media/image41.tiff"/><Relationship Id="rId75" Type="http://schemas.openxmlformats.org/officeDocument/2006/relationships/image" Target="media/image45.png"/><Relationship Id="rId83" Type="http://schemas.openxmlformats.org/officeDocument/2006/relationships/image" Target="media/image50.png"/><Relationship Id="rId88" Type="http://schemas.openxmlformats.org/officeDocument/2006/relationships/image" Target="media/image54.png"/><Relationship Id="rId91" Type="http://schemas.openxmlformats.org/officeDocument/2006/relationships/image" Target="media/image56.tiff"/><Relationship Id="rId96" Type="http://schemas.openxmlformats.org/officeDocument/2006/relationships/image" Target="media/image60.png"/><Relationship Id="rId11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microsoft.com/office/2007/relationships/hdphoto" Target="media/hdphoto8.wdp"/><Relationship Id="rId36" Type="http://schemas.openxmlformats.org/officeDocument/2006/relationships/image" Target="media/image19.png"/><Relationship Id="rId49" Type="http://schemas.openxmlformats.org/officeDocument/2006/relationships/image" Target="media/image26.png"/><Relationship Id="rId57" Type="http://schemas.openxmlformats.org/officeDocument/2006/relationships/image" Target="media/image31.tiff"/><Relationship Id="rId106" Type="http://schemas.openxmlformats.org/officeDocument/2006/relationships/image" Target="media/image67.png"/><Relationship Id="rId10" Type="http://schemas.microsoft.com/office/2007/relationships/hdphoto" Target="media/hdphoto1.wdp"/><Relationship Id="rId31" Type="http://schemas.openxmlformats.org/officeDocument/2006/relationships/image" Target="media/image15.png"/><Relationship Id="rId44" Type="http://schemas.microsoft.com/office/2007/relationships/hdphoto" Target="media/hdphoto13.wdp"/><Relationship Id="rId52" Type="http://schemas.microsoft.com/office/2007/relationships/hdphoto" Target="media/hdphoto17.wdp"/><Relationship Id="rId60" Type="http://schemas.microsoft.com/office/2007/relationships/hdphoto" Target="media/hdphoto19.wdp"/><Relationship Id="rId65" Type="http://schemas.openxmlformats.org/officeDocument/2006/relationships/image" Target="media/image37.tiff"/><Relationship Id="rId73" Type="http://schemas.openxmlformats.org/officeDocument/2006/relationships/image" Target="media/image43.tiff"/><Relationship Id="rId78" Type="http://schemas.openxmlformats.org/officeDocument/2006/relationships/image" Target="media/image47.tiff"/><Relationship Id="rId81" Type="http://schemas.openxmlformats.org/officeDocument/2006/relationships/image" Target="media/image49.jpeg"/><Relationship Id="rId86" Type="http://schemas.openxmlformats.org/officeDocument/2006/relationships/image" Target="media/image52.tiff"/><Relationship Id="rId94" Type="http://schemas.openxmlformats.org/officeDocument/2006/relationships/image" Target="media/image58.tiff"/><Relationship Id="rId99" Type="http://schemas.openxmlformats.org/officeDocument/2006/relationships/image" Target="media/image62.tiff"/><Relationship Id="rId101" Type="http://schemas.microsoft.com/office/2007/relationships/hdphoto" Target="media/hdphoto30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microsoft.com/office/2007/relationships/hdphoto" Target="media/hdphoto5.wdp"/><Relationship Id="rId39" Type="http://schemas.openxmlformats.org/officeDocument/2006/relationships/image" Target="media/image21.png"/><Relationship Id="rId109" Type="http://schemas.microsoft.com/office/2007/relationships/hdphoto" Target="media/hdphoto33.wdp"/><Relationship Id="rId34" Type="http://schemas.openxmlformats.org/officeDocument/2006/relationships/image" Target="media/image17.png"/><Relationship Id="rId50" Type="http://schemas.microsoft.com/office/2007/relationships/hdphoto" Target="media/hdphoto16.wdp"/><Relationship Id="rId55" Type="http://schemas.openxmlformats.org/officeDocument/2006/relationships/image" Target="media/image30.png"/><Relationship Id="rId76" Type="http://schemas.microsoft.com/office/2007/relationships/hdphoto" Target="media/hdphoto23.wdp"/><Relationship Id="rId97" Type="http://schemas.microsoft.com/office/2007/relationships/hdphoto" Target="media/hdphoto29.wdp"/><Relationship Id="rId104" Type="http://schemas.openxmlformats.org/officeDocument/2006/relationships/image" Target="media/image66.png"/><Relationship Id="rId7" Type="http://schemas.openxmlformats.org/officeDocument/2006/relationships/footnotes" Target="footnotes.xml"/><Relationship Id="rId71" Type="http://schemas.openxmlformats.org/officeDocument/2006/relationships/image" Target="media/image42.png"/><Relationship Id="rId92" Type="http://schemas.openxmlformats.org/officeDocument/2006/relationships/image" Target="media/image5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BO&#268;\Sablona%20prace%20BOC.dotx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0210EB-9168-4BB8-8515-E12AF56F7D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 prace BOC</Template>
  <TotalTime>3033</TotalTime>
  <Pages>18</Pages>
  <Words>73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Gymnázium Botičská</Company>
  <LinksUpToDate>false</LinksUpToDate>
  <CharactersWithSpaces>504</CharactersWithSpaces>
  <SharedDoc>false</SharedDoc>
  <HLinks>
    <vt:vector size="222" baseType="variant"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_Toc317423557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_Toc317423556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_Toc317423555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_Toc317423554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_Toc317423553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_Toc317423552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_Toc317423551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_Toc317423550</vt:lpwstr>
      </vt:variant>
      <vt:variant>
        <vt:i4>1376307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_Toc317423549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_Toc317423548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_Toc317423547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_Toc317423546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_Toc317423545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_Toc317423544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_Toc317423543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_Toc317423542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_Toc317423541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_Toc317423540</vt:lpwstr>
      </vt:variant>
      <vt:variant>
        <vt:i4>1179699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_Toc317423539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_Toc317423538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_Toc317423537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_Toc317423536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_Toc317423535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_Toc317423534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_Toc317423533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_Toc317423532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_Toc317423531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_Toc317423530</vt:lpwstr>
      </vt:variant>
      <vt:variant>
        <vt:i4>1245235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_Toc317423529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_Toc317423528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_Toc317423527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_Toc317423526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_Toc317423525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_Toc317423524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_Toc317423523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_Toc317423522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_Toc317423521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Majda</dc:creator>
  <cp:lastModifiedBy>Majda</cp:lastModifiedBy>
  <cp:revision>28</cp:revision>
  <cp:lastPrinted>2012-02-27T14:00:00Z</cp:lastPrinted>
  <dcterms:created xsi:type="dcterms:W3CDTF">2013-02-14T21:22:00Z</dcterms:created>
  <dcterms:modified xsi:type="dcterms:W3CDTF">2013-03-25T19:11:00Z</dcterms:modified>
</cp:coreProperties>
</file>